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FB85" w14:textId="77777777" w:rsidR="003D593F" w:rsidRPr="003D5127" w:rsidRDefault="003D593F" w:rsidP="003D593F">
      <w:pPr>
        <w:jc w:val="left"/>
        <w:rPr>
          <w:rFonts w:ascii="Arial" w:hAnsi="Arial" w:cs="Arial"/>
          <w:b/>
          <w:kern w:val="0"/>
        </w:rPr>
      </w:pPr>
    </w:p>
    <w:p w14:paraId="2AD35812" w14:textId="77777777" w:rsidR="003F42CE" w:rsidRPr="003D5127" w:rsidRDefault="003F42CE" w:rsidP="003F42CE">
      <w:pPr>
        <w:jc w:val="center"/>
        <w:rPr>
          <w:rFonts w:ascii="Arial" w:hAnsi="Arial" w:cs="Arial"/>
          <w:b/>
        </w:rPr>
      </w:pPr>
      <w:r w:rsidRPr="003D5127">
        <w:rPr>
          <w:rFonts w:ascii="Arial" w:hAnsi="Arial" w:cs="Arial"/>
          <w:b/>
        </w:rPr>
        <w:t>PRIJAVA NA SKLOPE</w:t>
      </w:r>
    </w:p>
    <w:p w14:paraId="0A861C0C" w14:textId="77777777" w:rsidR="003F42CE" w:rsidRPr="003D5127" w:rsidRDefault="003F42CE" w:rsidP="003F42CE">
      <w:pPr>
        <w:jc w:val="left"/>
        <w:rPr>
          <w:rFonts w:ascii="Arial" w:hAnsi="Arial" w:cs="Arial"/>
          <w:b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ABE" w:rsidRPr="003D5127" w14:paraId="1E15D636" w14:textId="77777777" w:rsidTr="00F70ABE">
        <w:tc>
          <w:tcPr>
            <w:tcW w:w="2689" w:type="dxa"/>
          </w:tcPr>
          <w:p w14:paraId="09FA5EB2" w14:textId="154A65F0" w:rsidR="00F70ABE" w:rsidRPr="003D5127" w:rsidRDefault="00F70ABE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0ABE">
              <w:rPr>
                <w:rFonts w:ascii="Arial" w:hAnsi="Arial" w:cs="Arial"/>
                <w:sz w:val="20"/>
                <w:szCs w:val="20"/>
              </w:rPr>
              <w:t>Naziv javnega naročila:</w:t>
            </w:r>
          </w:p>
        </w:tc>
        <w:tc>
          <w:tcPr>
            <w:tcW w:w="6373" w:type="dxa"/>
            <w:vAlign w:val="center"/>
          </w:tcPr>
          <w:p w14:paraId="7F93072F" w14:textId="77777777" w:rsidR="00F70ABE" w:rsidRDefault="00F70ABE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0ABE">
              <w:rPr>
                <w:rFonts w:ascii="Arial" w:hAnsi="Arial" w:cs="Arial"/>
                <w:sz w:val="20"/>
                <w:szCs w:val="20"/>
              </w:rPr>
              <w:t>Vzdrževanje cest v Mestni občini Slovenj Gradec in Občini Mislinja</w:t>
            </w:r>
          </w:p>
          <w:p w14:paraId="5A9CF38A" w14:textId="77777777" w:rsidR="003D5127" w:rsidRDefault="003D5127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14:paraId="650F7C06" w14:textId="7A3A1003" w:rsidR="003D5127" w:rsidRPr="003D5127" w:rsidRDefault="003D5127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ABE" w:rsidRPr="003D5127" w14:paraId="18A7BB47" w14:textId="77777777" w:rsidTr="00F70ABE">
        <w:tc>
          <w:tcPr>
            <w:tcW w:w="2689" w:type="dxa"/>
          </w:tcPr>
          <w:p w14:paraId="46C79BE6" w14:textId="1916396D" w:rsidR="00F70ABE" w:rsidRPr="003D5127" w:rsidRDefault="00F70ABE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0ABE">
              <w:rPr>
                <w:rFonts w:ascii="Arial" w:hAnsi="Arial" w:cs="Arial"/>
                <w:sz w:val="20"/>
                <w:szCs w:val="20"/>
              </w:rPr>
              <w:t>Interna številka:</w:t>
            </w:r>
          </w:p>
        </w:tc>
        <w:tc>
          <w:tcPr>
            <w:tcW w:w="6373" w:type="dxa"/>
          </w:tcPr>
          <w:p w14:paraId="72B4AEED" w14:textId="27DEFAAC" w:rsidR="00F70ABE" w:rsidRPr="003D5127" w:rsidRDefault="00F70ABE" w:rsidP="00F70ABE">
            <w:pPr>
              <w:pStyle w:val="Telobesedil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F70ABE">
              <w:rPr>
                <w:rFonts w:ascii="Arial" w:hAnsi="Arial" w:cs="Arial"/>
                <w:sz w:val="20"/>
                <w:szCs w:val="20"/>
              </w:rPr>
              <w:t>JN-2Me/2026</w:t>
            </w:r>
          </w:p>
        </w:tc>
      </w:tr>
    </w:tbl>
    <w:p w14:paraId="54832214" w14:textId="77777777" w:rsidR="00F70ABE" w:rsidRPr="003D5127" w:rsidRDefault="00F70AB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43060CE1" w14:textId="77777777" w:rsidR="003D5127" w:rsidRDefault="003D5127" w:rsidP="00F70ABE">
      <w:pPr>
        <w:rPr>
          <w:rFonts w:ascii="Arial" w:hAnsi="Arial" w:cs="Arial"/>
        </w:rPr>
      </w:pPr>
    </w:p>
    <w:p w14:paraId="55EEBE31" w14:textId="221BE9A0" w:rsidR="003F42CE" w:rsidRPr="003D5127" w:rsidRDefault="00F70ABE" w:rsidP="003D5127">
      <w:pPr>
        <w:rPr>
          <w:rFonts w:ascii="Arial" w:hAnsi="Arial" w:cs="Arial"/>
        </w:rPr>
      </w:pPr>
      <w:r w:rsidRPr="00F70ABE">
        <w:rPr>
          <w:rFonts w:ascii="Arial" w:hAnsi="Arial" w:cs="Arial"/>
        </w:rPr>
        <w:t xml:space="preserve">Spodaj podpisani ponudnik </w:t>
      </w:r>
      <w:r w:rsidRPr="003D5127">
        <w:rPr>
          <w:rFonts w:ascii="Arial" w:hAnsi="Arial" w:cs="Arial"/>
        </w:rPr>
        <w:t xml:space="preserve">__________________________________________________________ </w:t>
      </w:r>
      <w:r w:rsidRPr="00F70ABE">
        <w:rPr>
          <w:rFonts w:ascii="Arial" w:hAnsi="Arial" w:cs="Arial"/>
        </w:rPr>
        <w:t>[Vstavi naziv ponudnika] se v postopku javnega naročila, objavljenega na Portalu javnih naročil, prijavljam na spodaj označene sklope</w:t>
      </w:r>
      <w:bookmarkStart w:id="0" w:name="_Hlk67568002"/>
      <w:r w:rsidR="003D5127">
        <w:rPr>
          <w:rFonts w:ascii="Arial" w:hAnsi="Arial" w:cs="Arial"/>
        </w:rPr>
        <w:t xml:space="preserve"> </w:t>
      </w:r>
      <w:r w:rsidR="003F42CE" w:rsidRPr="003D5127">
        <w:rPr>
          <w:rFonts w:ascii="Arial" w:hAnsi="Arial" w:cs="Arial"/>
        </w:rPr>
        <w:t>(obkrožite ali na drug način označite številko sklopa za katerega oddajate ponudbo):</w:t>
      </w:r>
    </w:p>
    <w:bookmarkEnd w:id="0"/>
    <w:p w14:paraId="6F23CD1B" w14:textId="77777777" w:rsidR="003F42CE" w:rsidRPr="003D5127" w:rsidRDefault="003F42C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1D9AEBBD" w14:textId="77777777" w:rsidR="003F42CE" w:rsidRPr="003D5127" w:rsidRDefault="003F42C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6940"/>
      </w:tblGrid>
      <w:tr w:rsidR="00B70348" w:rsidRPr="003D5127" w14:paraId="7D11AAC2" w14:textId="77777777" w:rsidTr="00B70348">
        <w:tc>
          <w:tcPr>
            <w:tcW w:w="1765" w:type="dxa"/>
            <w:vAlign w:val="center"/>
          </w:tcPr>
          <w:p w14:paraId="69B67C12" w14:textId="77777777" w:rsidR="00B70348" w:rsidRPr="003D5127" w:rsidRDefault="00B70348" w:rsidP="000E28C3">
            <w:pPr>
              <w:rPr>
                <w:rFonts w:ascii="Arial" w:hAnsi="Arial" w:cs="Arial"/>
                <w:b/>
                <w:bCs/>
                <w:iCs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Sklop 1</w:t>
            </w:r>
          </w:p>
        </w:tc>
        <w:tc>
          <w:tcPr>
            <w:tcW w:w="6940" w:type="dxa"/>
            <w:vAlign w:val="center"/>
          </w:tcPr>
          <w:p w14:paraId="01CF7891" w14:textId="5AD19CAC" w:rsidR="00B70348" w:rsidRPr="003D5127" w:rsidRDefault="00AF7C46" w:rsidP="00F70ABE">
            <w:pPr>
              <w:jc w:val="left"/>
              <w:rPr>
                <w:rFonts w:ascii="Arial" w:hAnsi="Arial" w:cs="Arial"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Ureditev lokalnih cest in javnih poti v MO Slovenj Gradec</w:t>
            </w:r>
          </w:p>
          <w:p w14:paraId="18C29D1A" w14:textId="77548DC3" w:rsidR="00B70348" w:rsidRPr="003D5127" w:rsidRDefault="00B70348" w:rsidP="00F70ABE">
            <w:pPr>
              <w:jc w:val="left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B70348" w:rsidRPr="003D5127" w14:paraId="18B6BD24" w14:textId="77777777" w:rsidTr="00B70348">
        <w:tc>
          <w:tcPr>
            <w:tcW w:w="1765" w:type="dxa"/>
            <w:vAlign w:val="center"/>
          </w:tcPr>
          <w:p w14:paraId="29D0DD26" w14:textId="77777777" w:rsidR="00B70348" w:rsidRPr="003D5127" w:rsidRDefault="00B70348" w:rsidP="000E28C3">
            <w:pPr>
              <w:rPr>
                <w:rFonts w:ascii="Arial" w:hAnsi="Arial" w:cs="Arial"/>
                <w:b/>
                <w:bCs/>
                <w:iCs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Sklop 2</w:t>
            </w:r>
          </w:p>
        </w:tc>
        <w:tc>
          <w:tcPr>
            <w:tcW w:w="6940" w:type="dxa"/>
            <w:vAlign w:val="center"/>
          </w:tcPr>
          <w:p w14:paraId="300FF2BE" w14:textId="2EBA7931" w:rsidR="00B70348" w:rsidRPr="003D5127" w:rsidRDefault="00AF7C46" w:rsidP="00F70ABE">
            <w:pPr>
              <w:jc w:val="left"/>
              <w:rPr>
                <w:rFonts w:ascii="Arial" w:hAnsi="Arial" w:cs="Arial"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Ureditev gozdnih cest v MO Slovenj Gradec</w:t>
            </w:r>
          </w:p>
          <w:p w14:paraId="4CC0BA45" w14:textId="0F50F692" w:rsidR="00B70348" w:rsidRPr="003D5127" w:rsidRDefault="00B70348" w:rsidP="00F70ABE">
            <w:pPr>
              <w:jc w:val="left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B70348" w:rsidRPr="003D5127" w14:paraId="21482A85" w14:textId="77777777" w:rsidTr="00B70348">
        <w:tc>
          <w:tcPr>
            <w:tcW w:w="1765" w:type="dxa"/>
            <w:vAlign w:val="center"/>
          </w:tcPr>
          <w:p w14:paraId="3582B9EA" w14:textId="77777777" w:rsidR="00B70348" w:rsidRPr="003D5127" w:rsidRDefault="00B70348" w:rsidP="000E28C3">
            <w:pPr>
              <w:rPr>
                <w:rFonts w:ascii="Arial" w:hAnsi="Arial" w:cs="Arial"/>
                <w:b/>
                <w:bCs/>
                <w:iCs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Sklop 3</w:t>
            </w:r>
          </w:p>
        </w:tc>
        <w:tc>
          <w:tcPr>
            <w:tcW w:w="6940" w:type="dxa"/>
            <w:vAlign w:val="center"/>
          </w:tcPr>
          <w:p w14:paraId="2B27207C" w14:textId="56FE7034" w:rsidR="00B70348" w:rsidRPr="003D5127" w:rsidRDefault="00AF7C46" w:rsidP="00F70ABE">
            <w:pPr>
              <w:jc w:val="left"/>
              <w:rPr>
                <w:rFonts w:ascii="Arial" w:hAnsi="Arial" w:cs="Arial"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Ureditev lokalnih in javnih poti v Občini Mislinja</w:t>
            </w:r>
          </w:p>
          <w:p w14:paraId="73230372" w14:textId="6EE03A3D" w:rsidR="00B70348" w:rsidRPr="003D5127" w:rsidRDefault="00B70348" w:rsidP="00F70ABE">
            <w:pPr>
              <w:jc w:val="left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B70348" w:rsidRPr="003D5127" w14:paraId="1F992EE7" w14:textId="77777777" w:rsidTr="00B70348">
        <w:tc>
          <w:tcPr>
            <w:tcW w:w="1765" w:type="dxa"/>
            <w:vAlign w:val="center"/>
          </w:tcPr>
          <w:p w14:paraId="6893FEC4" w14:textId="77777777" w:rsidR="00B70348" w:rsidRPr="003D5127" w:rsidRDefault="00B70348" w:rsidP="000E28C3">
            <w:pPr>
              <w:rPr>
                <w:rFonts w:ascii="Arial" w:hAnsi="Arial" w:cs="Arial"/>
                <w:b/>
                <w:bCs/>
                <w:iCs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Sklop 4</w:t>
            </w:r>
          </w:p>
        </w:tc>
        <w:tc>
          <w:tcPr>
            <w:tcW w:w="6940" w:type="dxa"/>
            <w:vAlign w:val="center"/>
          </w:tcPr>
          <w:p w14:paraId="42D5FCB1" w14:textId="5E7229DA" w:rsidR="00B70348" w:rsidRPr="003D5127" w:rsidRDefault="00AF7C46" w:rsidP="00F70ABE">
            <w:pPr>
              <w:jc w:val="left"/>
              <w:rPr>
                <w:rFonts w:ascii="Arial" w:hAnsi="Arial" w:cs="Arial"/>
              </w:rPr>
            </w:pPr>
            <w:r w:rsidRPr="003D5127">
              <w:rPr>
                <w:rFonts w:ascii="Arial" w:hAnsi="Arial" w:cs="Arial"/>
                <w:b/>
                <w:bCs/>
                <w:iCs/>
              </w:rPr>
              <w:t>Ureditev gozdnih cest v Občini Mislinja</w:t>
            </w:r>
          </w:p>
          <w:p w14:paraId="10A185DD" w14:textId="1716054C" w:rsidR="00B70348" w:rsidRPr="003D5127" w:rsidRDefault="00B70348" w:rsidP="00F70ABE">
            <w:pPr>
              <w:jc w:val="left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3CD1E38E" w14:textId="77777777" w:rsidR="003F42CE" w:rsidRPr="003D5127" w:rsidRDefault="003F42C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69865642" w14:textId="77777777" w:rsidR="00F70ABE" w:rsidRPr="003D5127" w:rsidRDefault="00F70AB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20E5A016" w14:textId="77777777" w:rsidR="00F70ABE" w:rsidRPr="00F70ABE" w:rsidRDefault="00F70ABE" w:rsidP="00F70ABE">
      <w:pPr>
        <w:rPr>
          <w:rFonts w:ascii="Arial" w:hAnsi="Arial" w:cs="Arial"/>
        </w:rPr>
      </w:pPr>
      <w:r w:rsidRPr="00F70ABE">
        <w:rPr>
          <w:rFonts w:ascii="Arial" w:hAnsi="Arial" w:cs="Arial"/>
        </w:rPr>
        <w:t>Z oddajo tega obrazca potrjujemo, da smo seznanjeni, da se v prvi fazi postopka ugotavlja zgolj naša usposobljenost za izvedbo del v okviru prijavljenih sklopov in da se ponudbeni predračun s cenami oddaja šele v drugi fazi postopka na podlagi vsakokratnega povabila k oddaji ponudbe.</w:t>
      </w:r>
    </w:p>
    <w:p w14:paraId="05296A74" w14:textId="77777777" w:rsidR="00F70ABE" w:rsidRPr="003D5127" w:rsidRDefault="00F70ABE" w:rsidP="003F42CE">
      <w:pPr>
        <w:pStyle w:val="Telobesedila"/>
        <w:spacing w:after="0" w:line="240" w:lineRule="auto"/>
        <w:ind w:firstLine="0"/>
        <w:rPr>
          <w:rFonts w:ascii="Arial" w:hAnsi="Arial" w:cs="Arial"/>
        </w:rPr>
      </w:pPr>
    </w:p>
    <w:p w14:paraId="1C206FE2" w14:textId="6E629F70" w:rsidR="00B70348" w:rsidRPr="003D5127" w:rsidRDefault="00B70348" w:rsidP="00B70348">
      <w:pPr>
        <w:spacing w:line="360" w:lineRule="auto"/>
        <w:rPr>
          <w:rFonts w:ascii="Arial" w:hAnsi="Arial" w:cs="Arial"/>
          <w:bCs/>
          <w:color w:val="000000"/>
        </w:rPr>
      </w:pPr>
      <w:r w:rsidRPr="003D5127">
        <w:rPr>
          <w:rFonts w:ascii="Arial" w:hAnsi="Arial" w:cs="Arial"/>
        </w:rPr>
        <w:t xml:space="preserve">Kraj: </w:t>
      </w:r>
      <w:r w:rsidRPr="003D5127">
        <w:rPr>
          <w:rFonts w:ascii="Arial" w:hAnsi="Arial" w:cs="Arial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D5127">
        <w:rPr>
          <w:rFonts w:ascii="Arial" w:hAnsi="Arial" w:cs="Arial"/>
        </w:rPr>
        <w:instrText xml:space="preserve"> FORMTEXT </w:instrText>
      </w:r>
      <w:r w:rsidRPr="003D5127">
        <w:rPr>
          <w:rFonts w:ascii="Arial" w:hAnsi="Arial" w:cs="Arial"/>
        </w:rPr>
      </w:r>
      <w:r w:rsidRPr="003D5127">
        <w:rPr>
          <w:rFonts w:ascii="Arial" w:hAnsi="Arial" w:cs="Arial"/>
        </w:rPr>
        <w:fldChar w:fldCharType="separate"/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</w:rPr>
        <w:fldChar w:fldCharType="end"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 xml:space="preserve">Podpisnik: </w:t>
      </w:r>
      <w:r w:rsidRPr="003D5127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D5127">
        <w:rPr>
          <w:rFonts w:ascii="Arial" w:hAnsi="Arial" w:cs="Arial"/>
        </w:rPr>
        <w:instrText xml:space="preserve"> FORMTEXT </w:instrText>
      </w:r>
      <w:r w:rsidRPr="003D5127">
        <w:rPr>
          <w:rFonts w:ascii="Arial" w:hAnsi="Arial" w:cs="Arial"/>
        </w:rPr>
      </w:r>
      <w:r w:rsidRPr="003D5127">
        <w:rPr>
          <w:rFonts w:ascii="Arial" w:hAnsi="Arial" w:cs="Arial"/>
        </w:rPr>
        <w:fldChar w:fldCharType="separate"/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</w:rPr>
        <w:fldChar w:fldCharType="end"/>
      </w:r>
    </w:p>
    <w:p w14:paraId="2370F3CA" w14:textId="77777777" w:rsidR="00B70348" w:rsidRPr="003D5127" w:rsidRDefault="00B70348" w:rsidP="00B70348">
      <w:pPr>
        <w:spacing w:line="360" w:lineRule="auto"/>
        <w:rPr>
          <w:rFonts w:ascii="Arial" w:hAnsi="Arial" w:cs="Arial"/>
        </w:rPr>
      </w:pPr>
      <w:r w:rsidRPr="003D5127">
        <w:rPr>
          <w:rFonts w:ascii="Arial" w:hAnsi="Arial" w:cs="Arial"/>
        </w:rPr>
        <w:t>Datum</w:t>
      </w:r>
      <w:r w:rsidRPr="003D5127">
        <w:rPr>
          <w:rFonts w:ascii="Arial" w:hAnsi="Arial" w:cs="Arial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D5127">
        <w:rPr>
          <w:rFonts w:ascii="Arial" w:hAnsi="Arial" w:cs="Arial"/>
        </w:rPr>
        <w:instrText xml:space="preserve"> FORMTEXT </w:instrText>
      </w:r>
      <w:r w:rsidRPr="003D5127">
        <w:rPr>
          <w:rFonts w:ascii="Arial" w:hAnsi="Arial" w:cs="Arial"/>
        </w:rPr>
      </w:r>
      <w:r w:rsidRPr="003D5127">
        <w:rPr>
          <w:rFonts w:ascii="Arial" w:hAnsi="Arial" w:cs="Arial"/>
        </w:rPr>
        <w:fldChar w:fldCharType="separate"/>
      </w:r>
      <w:r w:rsidRPr="003D5127">
        <w:rPr>
          <w:rFonts w:ascii="Arial" w:hAnsi="Arial" w:cs="Arial"/>
        </w:rPr>
        <w:fldChar w:fldCharType="end"/>
      </w:r>
      <w:r w:rsidRPr="003D5127">
        <w:rPr>
          <w:rFonts w:ascii="Arial" w:hAnsi="Arial" w:cs="Arial"/>
        </w:rPr>
        <w:t xml:space="preserve">: </w:t>
      </w:r>
      <w:r w:rsidRPr="003D5127">
        <w:rPr>
          <w:rFonts w:ascii="Arial" w:hAnsi="Arial" w:cs="Arial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D5127">
        <w:rPr>
          <w:rFonts w:ascii="Arial" w:hAnsi="Arial" w:cs="Arial"/>
        </w:rPr>
        <w:instrText xml:space="preserve"> FORMTEXT </w:instrText>
      </w:r>
      <w:r w:rsidRPr="003D5127">
        <w:rPr>
          <w:rFonts w:ascii="Arial" w:hAnsi="Arial" w:cs="Arial"/>
        </w:rPr>
      </w:r>
      <w:r w:rsidRPr="003D5127">
        <w:rPr>
          <w:rFonts w:ascii="Arial" w:hAnsi="Arial" w:cs="Arial"/>
        </w:rPr>
        <w:fldChar w:fldCharType="separate"/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  <w:noProof/>
        </w:rPr>
        <w:t> </w:t>
      </w:r>
      <w:r w:rsidRPr="003D5127">
        <w:rPr>
          <w:rFonts w:ascii="Arial" w:hAnsi="Arial" w:cs="Arial"/>
        </w:rPr>
        <w:fldChar w:fldCharType="end"/>
      </w:r>
    </w:p>
    <w:p w14:paraId="2C5FB321" w14:textId="77777777" w:rsidR="00F70ABE" w:rsidRPr="003D5127" w:rsidRDefault="00B70348" w:rsidP="00F70ABE">
      <w:pPr>
        <w:spacing w:before="60" w:after="60"/>
        <w:jc w:val="center"/>
        <w:rPr>
          <w:rFonts w:ascii="Arial" w:hAnsi="Arial" w:cs="Arial"/>
        </w:rPr>
      </w:pP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="00F70ABE" w:rsidRPr="003D5127">
        <w:rPr>
          <w:rFonts w:ascii="Arial" w:hAnsi="Arial" w:cs="Arial"/>
        </w:rPr>
        <w:tab/>
      </w:r>
      <w:r w:rsidRPr="003D5127">
        <w:rPr>
          <w:rFonts w:ascii="Arial" w:hAnsi="Arial" w:cs="Arial"/>
        </w:rPr>
        <w:t>________________</w:t>
      </w:r>
    </w:p>
    <w:p w14:paraId="627B40E1" w14:textId="149928A8" w:rsidR="00B70348" w:rsidRPr="003D5127" w:rsidRDefault="00F70ABE" w:rsidP="00F70ABE">
      <w:pPr>
        <w:spacing w:before="60" w:after="60"/>
        <w:jc w:val="center"/>
        <w:rPr>
          <w:rFonts w:ascii="Arial" w:hAnsi="Arial" w:cs="Arial"/>
        </w:rPr>
      </w:pPr>
      <w:r w:rsidRPr="003D5127">
        <w:rPr>
          <w:rFonts w:ascii="Arial" w:hAnsi="Arial" w:cs="Arial"/>
        </w:rPr>
        <w:t xml:space="preserve">                                                                                          </w:t>
      </w:r>
      <w:r w:rsidR="00B70348" w:rsidRPr="003D5127">
        <w:rPr>
          <w:rFonts w:ascii="Arial" w:hAnsi="Arial" w:cs="Arial"/>
        </w:rPr>
        <w:t>podpis</w:t>
      </w:r>
    </w:p>
    <w:p w14:paraId="5AE4963F" w14:textId="783F0D12" w:rsidR="00F70ABE" w:rsidRPr="00F70ABE" w:rsidRDefault="00F70ABE" w:rsidP="00F70ABE">
      <w:pPr>
        <w:rPr>
          <w:rFonts w:ascii="Arial" w:hAnsi="Arial" w:cs="Arial"/>
          <w:color w:val="FF0000"/>
        </w:rPr>
      </w:pPr>
    </w:p>
    <w:p w14:paraId="6F4BDE05" w14:textId="77777777" w:rsidR="00F70ABE" w:rsidRPr="003D5127" w:rsidRDefault="00F70ABE" w:rsidP="00F70ABE">
      <w:pPr>
        <w:rPr>
          <w:rFonts w:ascii="Arial" w:hAnsi="Arial" w:cs="Arial"/>
          <w:color w:val="FF0000"/>
        </w:rPr>
      </w:pPr>
    </w:p>
    <w:p w14:paraId="64748A88" w14:textId="77777777" w:rsidR="00F70ABE" w:rsidRPr="003D5127" w:rsidRDefault="00F70ABE" w:rsidP="00B70348">
      <w:pPr>
        <w:rPr>
          <w:rFonts w:ascii="Arial" w:hAnsi="Arial" w:cs="Arial"/>
          <w:color w:val="FF0000"/>
        </w:rPr>
      </w:pPr>
    </w:p>
    <w:sectPr w:rsidR="00F70ABE" w:rsidRPr="003D5127" w:rsidSect="003A6C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6046" w14:textId="77777777" w:rsidR="00D80F7A" w:rsidRDefault="00D80F7A">
      <w:r>
        <w:separator/>
      </w:r>
    </w:p>
    <w:p w14:paraId="76FE219D" w14:textId="77777777" w:rsidR="00D80F7A" w:rsidRDefault="00D80F7A"/>
  </w:endnote>
  <w:endnote w:type="continuationSeparator" w:id="0">
    <w:p w14:paraId="0A3958BA" w14:textId="77777777" w:rsidR="00D80F7A" w:rsidRDefault="00D80F7A">
      <w:r>
        <w:continuationSeparator/>
      </w:r>
    </w:p>
    <w:p w14:paraId="550D8D38" w14:textId="77777777" w:rsidR="00D80F7A" w:rsidRDefault="00D80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396A" w14:textId="079ADDD2" w:rsidR="00B70348" w:rsidRDefault="00B70348">
    <w:pPr>
      <w:pStyle w:val="Noga"/>
    </w:pPr>
    <w:r>
      <w:t>JN-</w:t>
    </w:r>
    <w:r w:rsidR="007B7BF2">
      <w:t>2</w:t>
    </w:r>
    <w:r w:rsidR="00AF7C46">
      <w:t>Me</w:t>
    </w:r>
    <w:r>
      <w:t>/202</w:t>
    </w:r>
    <w:r w:rsidR="007B7BF2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2C82" w14:textId="77777777" w:rsidR="00D80F7A" w:rsidRDefault="00D80F7A">
      <w:r>
        <w:separator/>
      </w:r>
    </w:p>
    <w:p w14:paraId="626B5E8D" w14:textId="77777777" w:rsidR="00D80F7A" w:rsidRDefault="00D80F7A"/>
  </w:footnote>
  <w:footnote w:type="continuationSeparator" w:id="0">
    <w:p w14:paraId="3125146A" w14:textId="77777777" w:rsidR="00D80F7A" w:rsidRDefault="00D80F7A">
      <w:r>
        <w:continuationSeparator/>
      </w:r>
    </w:p>
    <w:p w14:paraId="768CE751" w14:textId="77777777" w:rsidR="00D80F7A" w:rsidRDefault="00D80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86FF" w14:textId="23040067" w:rsidR="00B70348" w:rsidRDefault="00B70348" w:rsidP="00B70348">
    <w:pPr>
      <w:pStyle w:val="Glava"/>
    </w:pPr>
    <w:r w:rsidRPr="00B70348">
      <w:rPr>
        <w:rFonts w:ascii="Arial" w:hAnsi="Arial" w:cs="Arial"/>
        <w:sz w:val="18"/>
        <w:szCs w:val="18"/>
      </w:rPr>
      <w:t xml:space="preserve">Obrazec »Prijava na sklope«    </w:t>
    </w:r>
    <w:r w:rsidRPr="00B70348">
      <w:rPr>
        <w:rFonts w:ascii="Arial" w:hAnsi="Arial" w:cs="Arial"/>
      </w:rPr>
      <w:t xml:space="preserve">                                                           </w:t>
    </w:r>
    <w:r w:rsidR="007B7BF2">
      <w:rPr>
        <w:noProof/>
      </w:rPr>
      <w:drawing>
        <wp:inline distT="0" distB="0" distL="0" distR="0" wp14:anchorId="6B904369" wp14:editId="215FCA13">
          <wp:extent cx="2585383" cy="502944"/>
          <wp:effectExtent l="0" t="0" r="5715" b="0"/>
          <wp:docPr id="15034972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3497212" name="Slika 15034972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5383" cy="502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96B"/>
    <w:multiLevelType w:val="hybridMultilevel"/>
    <w:tmpl w:val="21B0D9C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3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DB6F7D"/>
    <w:multiLevelType w:val="hybridMultilevel"/>
    <w:tmpl w:val="D79E752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472FB"/>
    <w:multiLevelType w:val="hybridMultilevel"/>
    <w:tmpl w:val="716A5196"/>
    <w:lvl w:ilvl="0" w:tplc="EC1226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31473"/>
    <w:multiLevelType w:val="hybridMultilevel"/>
    <w:tmpl w:val="7A603B9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1EE6"/>
    <w:multiLevelType w:val="hybridMultilevel"/>
    <w:tmpl w:val="2F3C981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9175E"/>
    <w:multiLevelType w:val="multilevel"/>
    <w:tmpl w:val="C3E47D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874366"/>
    <w:multiLevelType w:val="hybridMultilevel"/>
    <w:tmpl w:val="C43E25A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23AE1"/>
    <w:multiLevelType w:val="hybridMultilevel"/>
    <w:tmpl w:val="46D49B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85919"/>
    <w:multiLevelType w:val="hybridMultilevel"/>
    <w:tmpl w:val="DAFA3116"/>
    <w:lvl w:ilvl="0" w:tplc="C7EC2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4239F"/>
    <w:multiLevelType w:val="hybridMultilevel"/>
    <w:tmpl w:val="80328E66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21" w15:restartNumberingAfterBreak="0">
    <w:nsid w:val="3A0E69AD"/>
    <w:multiLevelType w:val="hybridMultilevel"/>
    <w:tmpl w:val="B5AC35B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42265"/>
    <w:multiLevelType w:val="hybridMultilevel"/>
    <w:tmpl w:val="8DA451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156351"/>
    <w:multiLevelType w:val="hybridMultilevel"/>
    <w:tmpl w:val="E3CEDA0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7720D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03347"/>
    <w:multiLevelType w:val="hybridMultilevel"/>
    <w:tmpl w:val="DC7E761C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C6C6AFE"/>
    <w:multiLevelType w:val="hybridMultilevel"/>
    <w:tmpl w:val="A698C4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27464"/>
    <w:multiLevelType w:val="hybridMultilevel"/>
    <w:tmpl w:val="01E64CE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B00B1"/>
    <w:multiLevelType w:val="hybridMultilevel"/>
    <w:tmpl w:val="532AE454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007F8"/>
    <w:multiLevelType w:val="hybridMultilevel"/>
    <w:tmpl w:val="DF72C52E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D54DA"/>
    <w:multiLevelType w:val="hybridMultilevel"/>
    <w:tmpl w:val="F4643A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57CD1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20C80"/>
    <w:multiLevelType w:val="hybridMultilevel"/>
    <w:tmpl w:val="3614F370"/>
    <w:lvl w:ilvl="0" w:tplc="C41017C2">
      <w:start w:val="1"/>
      <w:numFmt w:val="decimal"/>
      <w:lvlText w:val="%1."/>
      <w:lvlJc w:val="left"/>
      <w:pPr>
        <w:ind w:left="720" w:hanging="360"/>
      </w:pPr>
      <w:rPr>
        <w:rFonts w:ascii="Candara" w:hAnsi="Candara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0E29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EB707C"/>
    <w:multiLevelType w:val="hybridMultilevel"/>
    <w:tmpl w:val="2938CDA4"/>
    <w:lvl w:ilvl="0" w:tplc="A63025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927F1B"/>
    <w:multiLevelType w:val="hybridMultilevel"/>
    <w:tmpl w:val="A9DA93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2465E"/>
    <w:multiLevelType w:val="hybridMultilevel"/>
    <w:tmpl w:val="9CAE35C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A3A06"/>
    <w:multiLevelType w:val="hybridMultilevel"/>
    <w:tmpl w:val="73423EB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54730"/>
    <w:multiLevelType w:val="hybridMultilevel"/>
    <w:tmpl w:val="5F28F9E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673058">
    <w:abstractNumId w:val="20"/>
  </w:num>
  <w:num w:numId="2" w16cid:durableId="2029939441">
    <w:abstractNumId w:val="2"/>
    <w:lvlOverride w:ilvl="0">
      <w:startOverride w:val="1"/>
    </w:lvlOverride>
  </w:num>
  <w:num w:numId="3" w16cid:durableId="857432620">
    <w:abstractNumId w:val="6"/>
  </w:num>
  <w:num w:numId="4" w16cid:durableId="1129126110">
    <w:abstractNumId w:val="13"/>
  </w:num>
  <w:num w:numId="5" w16cid:durableId="631178797">
    <w:abstractNumId w:val="14"/>
  </w:num>
  <w:num w:numId="6" w16cid:durableId="1583248257">
    <w:abstractNumId w:val="29"/>
  </w:num>
  <w:num w:numId="7" w16cid:durableId="1281885129">
    <w:abstractNumId w:val="27"/>
  </w:num>
  <w:num w:numId="8" w16cid:durableId="477039824">
    <w:abstractNumId w:val="26"/>
  </w:num>
  <w:num w:numId="9" w16cid:durableId="333261599">
    <w:abstractNumId w:val="0"/>
  </w:num>
  <w:num w:numId="10" w16cid:durableId="35787631">
    <w:abstractNumId w:val="44"/>
  </w:num>
  <w:num w:numId="11" w16cid:durableId="2001344331">
    <w:abstractNumId w:val="43"/>
  </w:num>
  <w:num w:numId="12" w16cid:durableId="1495367230">
    <w:abstractNumId w:val="16"/>
  </w:num>
  <w:num w:numId="13" w16cid:durableId="125859395">
    <w:abstractNumId w:val="10"/>
  </w:num>
  <w:num w:numId="14" w16cid:durableId="683745331">
    <w:abstractNumId w:val="7"/>
  </w:num>
  <w:num w:numId="15" w16cid:durableId="1730685408">
    <w:abstractNumId w:val="3"/>
  </w:num>
  <w:num w:numId="16" w16cid:durableId="360056653">
    <w:abstractNumId w:val="24"/>
  </w:num>
  <w:num w:numId="17" w16cid:durableId="275719800">
    <w:abstractNumId w:val="9"/>
  </w:num>
  <w:num w:numId="18" w16cid:durableId="494995503">
    <w:abstractNumId w:val="33"/>
  </w:num>
  <w:num w:numId="19" w16cid:durableId="2144150554">
    <w:abstractNumId w:val="8"/>
  </w:num>
  <w:num w:numId="20" w16cid:durableId="270165606">
    <w:abstractNumId w:val="28"/>
  </w:num>
  <w:num w:numId="21" w16cid:durableId="714474054">
    <w:abstractNumId w:val="17"/>
  </w:num>
  <w:num w:numId="22" w16cid:durableId="1012951765">
    <w:abstractNumId w:val="19"/>
  </w:num>
  <w:num w:numId="23" w16cid:durableId="1846480763">
    <w:abstractNumId w:val="41"/>
  </w:num>
  <w:num w:numId="24" w16cid:durableId="922297952">
    <w:abstractNumId w:val="31"/>
  </w:num>
  <w:num w:numId="25" w16cid:durableId="1150244623">
    <w:abstractNumId w:val="32"/>
  </w:num>
  <w:num w:numId="26" w16cid:durableId="405762070">
    <w:abstractNumId w:val="47"/>
  </w:num>
  <w:num w:numId="27" w16cid:durableId="1469783043">
    <w:abstractNumId w:val="1"/>
  </w:num>
  <w:num w:numId="28" w16cid:durableId="1848252959">
    <w:abstractNumId w:val="30"/>
  </w:num>
  <w:num w:numId="29" w16cid:durableId="489444043">
    <w:abstractNumId w:val="40"/>
  </w:num>
  <w:num w:numId="30" w16cid:durableId="1300257288">
    <w:abstractNumId w:val="18"/>
  </w:num>
  <w:num w:numId="31" w16cid:durableId="2071230317">
    <w:abstractNumId w:val="21"/>
  </w:num>
  <w:num w:numId="32" w16cid:durableId="1478500118">
    <w:abstractNumId w:val="22"/>
  </w:num>
  <w:num w:numId="33" w16cid:durableId="1282613159">
    <w:abstractNumId w:val="11"/>
  </w:num>
  <w:num w:numId="34" w16cid:durableId="647327497">
    <w:abstractNumId w:val="4"/>
  </w:num>
  <w:num w:numId="35" w16cid:durableId="493032575">
    <w:abstractNumId w:val="45"/>
  </w:num>
  <w:num w:numId="36" w16cid:durableId="980890254">
    <w:abstractNumId w:val="34"/>
  </w:num>
  <w:num w:numId="37" w16cid:durableId="179978937">
    <w:abstractNumId w:val="42"/>
  </w:num>
  <w:num w:numId="38" w16cid:durableId="856768572">
    <w:abstractNumId w:val="12"/>
  </w:num>
  <w:num w:numId="39" w16cid:durableId="2077514057">
    <w:abstractNumId w:val="38"/>
  </w:num>
  <w:num w:numId="40" w16cid:durableId="727802351">
    <w:abstractNumId w:val="15"/>
  </w:num>
  <w:num w:numId="41" w16cid:durableId="1011109034">
    <w:abstractNumId w:val="46"/>
  </w:num>
  <w:num w:numId="42" w16cid:durableId="1111129450">
    <w:abstractNumId w:val="5"/>
  </w:num>
  <w:num w:numId="43" w16cid:durableId="326983788">
    <w:abstractNumId w:val="37"/>
  </w:num>
  <w:num w:numId="44" w16cid:durableId="904797197">
    <w:abstractNumId w:val="23"/>
  </w:num>
  <w:num w:numId="45" w16cid:durableId="1060135116">
    <w:abstractNumId w:val="36"/>
  </w:num>
  <w:num w:numId="46" w16cid:durableId="557132292">
    <w:abstractNumId w:val="39"/>
  </w:num>
  <w:num w:numId="47" w16cid:durableId="708800695">
    <w:abstractNumId w:val="35"/>
  </w:num>
  <w:num w:numId="48" w16cid:durableId="201678475">
    <w:abstractNumId w:val="2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676E"/>
    <w:rsid w:val="00007401"/>
    <w:rsid w:val="00010869"/>
    <w:rsid w:val="00010ED6"/>
    <w:rsid w:val="00010F5B"/>
    <w:rsid w:val="0001110B"/>
    <w:rsid w:val="00011A7A"/>
    <w:rsid w:val="000146AC"/>
    <w:rsid w:val="00015D61"/>
    <w:rsid w:val="000161F7"/>
    <w:rsid w:val="00016861"/>
    <w:rsid w:val="000173B9"/>
    <w:rsid w:val="00020D98"/>
    <w:rsid w:val="000226A0"/>
    <w:rsid w:val="00023921"/>
    <w:rsid w:val="000248BC"/>
    <w:rsid w:val="00024C64"/>
    <w:rsid w:val="00027B96"/>
    <w:rsid w:val="00027FD4"/>
    <w:rsid w:val="0003014C"/>
    <w:rsid w:val="0003072C"/>
    <w:rsid w:val="0003176F"/>
    <w:rsid w:val="00032841"/>
    <w:rsid w:val="0003467D"/>
    <w:rsid w:val="0003467F"/>
    <w:rsid w:val="0003525E"/>
    <w:rsid w:val="00035AAB"/>
    <w:rsid w:val="00037212"/>
    <w:rsid w:val="000373D0"/>
    <w:rsid w:val="000405EC"/>
    <w:rsid w:val="00040659"/>
    <w:rsid w:val="00041060"/>
    <w:rsid w:val="000417C3"/>
    <w:rsid w:val="00041AFA"/>
    <w:rsid w:val="00041E60"/>
    <w:rsid w:val="00042B44"/>
    <w:rsid w:val="00042C11"/>
    <w:rsid w:val="000438C6"/>
    <w:rsid w:val="00044B03"/>
    <w:rsid w:val="00046C12"/>
    <w:rsid w:val="0004702B"/>
    <w:rsid w:val="000507D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7C"/>
    <w:rsid w:val="000675C1"/>
    <w:rsid w:val="00070B76"/>
    <w:rsid w:val="00070DDD"/>
    <w:rsid w:val="00071193"/>
    <w:rsid w:val="00071EB6"/>
    <w:rsid w:val="000724D5"/>
    <w:rsid w:val="0007291C"/>
    <w:rsid w:val="00072C4A"/>
    <w:rsid w:val="00075AC8"/>
    <w:rsid w:val="00075B23"/>
    <w:rsid w:val="00077371"/>
    <w:rsid w:val="000774B8"/>
    <w:rsid w:val="00080B2D"/>
    <w:rsid w:val="00080BC2"/>
    <w:rsid w:val="00082A56"/>
    <w:rsid w:val="000838C8"/>
    <w:rsid w:val="0008474D"/>
    <w:rsid w:val="00084934"/>
    <w:rsid w:val="00084A55"/>
    <w:rsid w:val="00084F7D"/>
    <w:rsid w:val="00090639"/>
    <w:rsid w:val="00091726"/>
    <w:rsid w:val="00092A75"/>
    <w:rsid w:val="000951B7"/>
    <w:rsid w:val="000951EE"/>
    <w:rsid w:val="00097E46"/>
    <w:rsid w:val="000A10F0"/>
    <w:rsid w:val="000A16EA"/>
    <w:rsid w:val="000A1F10"/>
    <w:rsid w:val="000A2199"/>
    <w:rsid w:val="000A2A49"/>
    <w:rsid w:val="000A45A9"/>
    <w:rsid w:val="000A52D4"/>
    <w:rsid w:val="000A639E"/>
    <w:rsid w:val="000A767D"/>
    <w:rsid w:val="000A7A01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4B40"/>
    <w:rsid w:val="000C4BC7"/>
    <w:rsid w:val="000C5432"/>
    <w:rsid w:val="000C6357"/>
    <w:rsid w:val="000C678B"/>
    <w:rsid w:val="000C6DC9"/>
    <w:rsid w:val="000C7F30"/>
    <w:rsid w:val="000D0441"/>
    <w:rsid w:val="000D0EF5"/>
    <w:rsid w:val="000D17D5"/>
    <w:rsid w:val="000D1865"/>
    <w:rsid w:val="000D2922"/>
    <w:rsid w:val="000D5536"/>
    <w:rsid w:val="000D576B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F0625"/>
    <w:rsid w:val="000F0626"/>
    <w:rsid w:val="000F2A2D"/>
    <w:rsid w:val="000F3155"/>
    <w:rsid w:val="000F3424"/>
    <w:rsid w:val="000F47F7"/>
    <w:rsid w:val="000F5313"/>
    <w:rsid w:val="000F6291"/>
    <w:rsid w:val="000F71CB"/>
    <w:rsid w:val="000F7F92"/>
    <w:rsid w:val="001005BE"/>
    <w:rsid w:val="001011D8"/>
    <w:rsid w:val="00101A5C"/>
    <w:rsid w:val="0010444B"/>
    <w:rsid w:val="00104BF7"/>
    <w:rsid w:val="001059E5"/>
    <w:rsid w:val="001060C9"/>
    <w:rsid w:val="001062E9"/>
    <w:rsid w:val="00106740"/>
    <w:rsid w:val="00110FC0"/>
    <w:rsid w:val="001114A3"/>
    <w:rsid w:val="00111EA6"/>
    <w:rsid w:val="00114D18"/>
    <w:rsid w:val="00115476"/>
    <w:rsid w:val="0011575B"/>
    <w:rsid w:val="00120B5C"/>
    <w:rsid w:val="00120BEB"/>
    <w:rsid w:val="00121491"/>
    <w:rsid w:val="00124331"/>
    <w:rsid w:val="00124BE6"/>
    <w:rsid w:val="00124DAF"/>
    <w:rsid w:val="00124E50"/>
    <w:rsid w:val="00126DED"/>
    <w:rsid w:val="00127E32"/>
    <w:rsid w:val="00131747"/>
    <w:rsid w:val="00131E2E"/>
    <w:rsid w:val="00132C89"/>
    <w:rsid w:val="001334FD"/>
    <w:rsid w:val="00134017"/>
    <w:rsid w:val="00134C4E"/>
    <w:rsid w:val="00136FA8"/>
    <w:rsid w:val="00140719"/>
    <w:rsid w:val="00140B93"/>
    <w:rsid w:val="00141DCB"/>
    <w:rsid w:val="00142306"/>
    <w:rsid w:val="0014288A"/>
    <w:rsid w:val="00142963"/>
    <w:rsid w:val="00142CBA"/>
    <w:rsid w:val="00142EA7"/>
    <w:rsid w:val="001447C1"/>
    <w:rsid w:val="0014500B"/>
    <w:rsid w:val="001453F6"/>
    <w:rsid w:val="0014720E"/>
    <w:rsid w:val="00147852"/>
    <w:rsid w:val="00147B3F"/>
    <w:rsid w:val="0015049F"/>
    <w:rsid w:val="00150EF3"/>
    <w:rsid w:val="00150FA1"/>
    <w:rsid w:val="00151E5F"/>
    <w:rsid w:val="00152031"/>
    <w:rsid w:val="001523D1"/>
    <w:rsid w:val="00153479"/>
    <w:rsid w:val="00154A7F"/>
    <w:rsid w:val="00155868"/>
    <w:rsid w:val="00155928"/>
    <w:rsid w:val="00156087"/>
    <w:rsid w:val="001561F9"/>
    <w:rsid w:val="0015652A"/>
    <w:rsid w:val="00156725"/>
    <w:rsid w:val="001567B6"/>
    <w:rsid w:val="00157DE4"/>
    <w:rsid w:val="00157EE5"/>
    <w:rsid w:val="00157F64"/>
    <w:rsid w:val="001604FF"/>
    <w:rsid w:val="00160CB6"/>
    <w:rsid w:val="00162A67"/>
    <w:rsid w:val="00165EFD"/>
    <w:rsid w:val="001661AF"/>
    <w:rsid w:val="00170FCA"/>
    <w:rsid w:val="001721E1"/>
    <w:rsid w:val="00172221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5649"/>
    <w:rsid w:val="00195BE5"/>
    <w:rsid w:val="001971D3"/>
    <w:rsid w:val="001A0DF8"/>
    <w:rsid w:val="001A2E0D"/>
    <w:rsid w:val="001A3B65"/>
    <w:rsid w:val="001A3F1D"/>
    <w:rsid w:val="001A7090"/>
    <w:rsid w:val="001A7608"/>
    <w:rsid w:val="001B03DF"/>
    <w:rsid w:val="001B05E2"/>
    <w:rsid w:val="001B0B35"/>
    <w:rsid w:val="001B0D65"/>
    <w:rsid w:val="001B0D8A"/>
    <w:rsid w:val="001B1794"/>
    <w:rsid w:val="001B252A"/>
    <w:rsid w:val="001B34A8"/>
    <w:rsid w:val="001B44A3"/>
    <w:rsid w:val="001B4B71"/>
    <w:rsid w:val="001B5C6B"/>
    <w:rsid w:val="001B67AD"/>
    <w:rsid w:val="001B7B90"/>
    <w:rsid w:val="001C2768"/>
    <w:rsid w:val="001C3157"/>
    <w:rsid w:val="001C364F"/>
    <w:rsid w:val="001C3E6E"/>
    <w:rsid w:val="001C43E5"/>
    <w:rsid w:val="001C5147"/>
    <w:rsid w:val="001C5EC2"/>
    <w:rsid w:val="001D0161"/>
    <w:rsid w:val="001D052C"/>
    <w:rsid w:val="001D0681"/>
    <w:rsid w:val="001D078D"/>
    <w:rsid w:val="001D09F0"/>
    <w:rsid w:val="001D2893"/>
    <w:rsid w:val="001D3C09"/>
    <w:rsid w:val="001D4A6B"/>
    <w:rsid w:val="001D4ED5"/>
    <w:rsid w:val="001D4F86"/>
    <w:rsid w:val="001D544C"/>
    <w:rsid w:val="001D56CD"/>
    <w:rsid w:val="001D5EA1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76C"/>
    <w:rsid w:val="001F308A"/>
    <w:rsid w:val="001F30FA"/>
    <w:rsid w:val="001F3EE5"/>
    <w:rsid w:val="001F4492"/>
    <w:rsid w:val="001F487E"/>
    <w:rsid w:val="001F4AE3"/>
    <w:rsid w:val="001F5E6D"/>
    <w:rsid w:val="001F62FA"/>
    <w:rsid w:val="001F7003"/>
    <w:rsid w:val="0020563D"/>
    <w:rsid w:val="00205ABB"/>
    <w:rsid w:val="00205F4F"/>
    <w:rsid w:val="00206B0B"/>
    <w:rsid w:val="00210A1D"/>
    <w:rsid w:val="002120B5"/>
    <w:rsid w:val="00212A37"/>
    <w:rsid w:val="00213C7C"/>
    <w:rsid w:val="0021403E"/>
    <w:rsid w:val="002153E7"/>
    <w:rsid w:val="00215B6D"/>
    <w:rsid w:val="00215F21"/>
    <w:rsid w:val="002161ED"/>
    <w:rsid w:val="00216897"/>
    <w:rsid w:val="00216D57"/>
    <w:rsid w:val="00221318"/>
    <w:rsid w:val="00221923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60F8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7C4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45DC"/>
    <w:rsid w:val="0025556D"/>
    <w:rsid w:val="0025729D"/>
    <w:rsid w:val="00260677"/>
    <w:rsid w:val="00260F53"/>
    <w:rsid w:val="002610B1"/>
    <w:rsid w:val="00263FB8"/>
    <w:rsid w:val="00264C05"/>
    <w:rsid w:val="0026535A"/>
    <w:rsid w:val="00265977"/>
    <w:rsid w:val="00265B41"/>
    <w:rsid w:val="00266BB6"/>
    <w:rsid w:val="00267FCB"/>
    <w:rsid w:val="002742F4"/>
    <w:rsid w:val="00274F85"/>
    <w:rsid w:val="00275C6C"/>
    <w:rsid w:val="00275F7E"/>
    <w:rsid w:val="00280234"/>
    <w:rsid w:val="002806B7"/>
    <w:rsid w:val="00280B56"/>
    <w:rsid w:val="00281119"/>
    <w:rsid w:val="0028112A"/>
    <w:rsid w:val="00281AAB"/>
    <w:rsid w:val="00283B75"/>
    <w:rsid w:val="00286553"/>
    <w:rsid w:val="00286BF2"/>
    <w:rsid w:val="00290332"/>
    <w:rsid w:val="0029055A"/>
    <w:rsid w:val="00291148"/>
    <w:rsid w:val="00292B88"/>
    <w:rsid w:val="00294F40"/>
    <w:rsid w:val="002954D3"/>
    <w:rsid w:val="002954F9"/>
    <w:rsid w:val="00295750"/>
    <w:rsid w:val="00297767"/>
    <w:rsid w:val="00297A8A"/>
    <w:rsid w:val="002A0195"/>
    <w:rsid w:val="002A1259"/>
    <w:rsid w:val="002A1651"/>
    <w:rsid w:val="002A29DE"/>
    <w:rsid w:val="002A2EDB"/>
    <w:rsid w:val="002A36C7"/>
    <w:rsid w:val="002A44C3"/>
    <w:rsid w:val="002A5565"/>
    <w:rsid w:val="002A640C"/>
    <w:rsid w:val="002B1119"/>
    <w:rsid w:val="002B186E"/>
    <w:rsid w:val="002B2A38"/>
    <w:rsid w:val="002B3EBC"/>
    <w:rsid w:val="002B465C"/>
    <w:rsid w:val="002B5651"/>
    <w:rsid w:val="002B7991"/>
    <w:rsid w:val="002C2487"/>
    <w:rsid w:val="002C54B2"/>
    <w:rsid w:val="002C54C1"/>
    <w:rsid w:val="002C56A3"/>
    <w:rsid w:val="002C592C"/>
    <w:rsid w:val="002C5BE3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60D"/>
    <w:rsid w:val="002D6ABD"/>
    <w:rsid w:val="002E00AB"/>
    <w:rsid w:val="002E017A"/>
    <w:rsid w:val="002E1066"/>
    <w:rsid w:val="002E1C17"/>
    <w:rsid w:val="002E2687"/>
    <w:rsid w:val="002E2A9C"/>
    <w:rsid w:val="002E2AE1"/>
    <w:rsid w:val="002E34DA"/>
    <w:rsid w:val="002E4917"/>
    <w:rsid w:val="002E758D"/>
    <w:rsid w:val="002E759F"/>
    <w:rsid w:val="002F3E09"/>
    <w:rsid w:val="002F60E5"/>
    <w:rsid w:val="002F7CD0"/>
    <w:rsid w:val="00300437"/>
    <w:rsid w:val="00300E4D"/>
    <w:rsid w:val="003017E8"/>
    <w:rsid w:val="003046EE"/>
    <w:rsid w:val="003050AF"/>
    <w:rsid w:val="003056D2"/>
    <w:rsid w:val="00305959"/>
    <w:rsid w:val="00305F63"/>
    <w:rsid w:val="00305F6D"/>
    <w:rsid w:val="0030705B"/>
    <w:rsid w:val="00311899"/>
    <w:rsid w:val="00312C33"/>
    <w:rsid w:val="00312C9F"/>
    <w:rsid w:val="00312E93"/>
    <w:rsid w:val="0031377E"/>
    <w:rsid w:val="00317ACC"/>
    <w:rsid w:val="00317C22"/>
    <w:rsid w:val="00317EEC"/>
    <w:rsid w:val="00317F3A"/>
    <w:rsid w:val="0032120D"/>
    <w:rsid w:val="00321286"/>
    <w:rsid w:val="00321A6C"/>
    <w:rsid w:val="00321D96"/>
    <w:rsid w:val="00323882"/>
    <w:rsid w:val="003249A1"/>
    <w:rsid w:val="00324C6C"/>
    <w:rsid w:val="003250C0"/>
    <w:rsid w:val="003250D4"/>
    <w:rsid w:val="00325D91"/>
    <w:rsid w:val="00326159"/>
    <w:rsid w:val="00327380"/>
    <w:rsid w:val="00327457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508F9"/>
    <w:rsid w:val="00350E4B"/>
    <w:rsid w:val="003518FD"/>
    <w:rsid w:val="003525FE"/>
    <w:rsid w:val="00353B2F"/>
    <w:rsid w:val="003548B1"/>
    <w:rsid w:val="00355769"/>
    <w:rsid w:val="00355AF0"/>
    <w:rsid w:val="00357F65"/>
    <w:rsid w:val="003601D0"/>
    <w:rsid w:val="00360A97"/>
    <w:rsid w:val="003622EB"/>
    <w:rsid w:val="00363096"/>
    <w:rsid w:val="003638A9"/>
    <w:rsid w:val="003647B9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639E"/>
    <w:rsid w:val="00377340"/>
    <w:rsid w:val="00377E00"/>
    <w:rsid w:val="003807F6"/>
    <w:rsid w:val="0038088D"/>
    <w:rsid w:val="003808DF"/>
    <w:rsid w:val="00380C26"/>
    <w:rsid w:val="0038163B"/>
    <w:rsid w:val="00381894"/>
    <w:rsid w:val="003819D9"/>
    <w:rsid w:val="00381F91"/>
    <w:rsid w:val="00382031"/>
    <w:rsid w:val="003826A5"/>
    <w:rsid w:val="00382890"/>
    <w:rsid w:val="0038348C"/>
    <w:rsid w:val="00386090"/>
    <w:rsid w:val="00386177"/>
    <w:rsid w:val="0038635D"/>
    <w:rsid w:val="00387A86"/>
    <w:rsid w:val="00390479"/>
    <w:rsid w:val="003905EE"/>
    <w:rsid w:val="003906EF"/>
    <w:rsid w:val="0039089C"/>
    <w:rsid w:val="00390939"/>
    <w:rsid w:val="00392D34"/>
    <w:rsid w:val="00392F89"/>
    <w:rsid w:val="00393E43"/>
    <w:rsid w:val="00396ABE"/>
    <w:rsid w:val="003A3175"/>
    <w:rsid w:val="003A35C3"/>
    <w:rsid w:val="003A3D79"/>
    <w:rsid w:val="003A426F"/>
    <w:rsid w:val="003A47A3"/>
    <w:rsid w:val="003A6CFC"/>
    <w:rsid w:val="003A7128"/>
    <w:rsid w:val="003A731A"/>
    <w:rsid w:val="003A7771"/>
    <w:rsid w:val="003A7A0C"/>
    <w:rsid w:val="003B04C5"/>
    <w:rsid w:val="003B1E97"/>
    <w:rsid w:val="003B2229"/>
    <w:rsid w:val="003B2DF6"/>
    <w:rsid w:val="003B4CEF"/>
    <w:rsid w:val="003B537C"/>
    <w:rsid w:val="003B54D3"/>
    <w:rsid w:val="003B5F54"/>
    <w:rsid w:val="003B5F99"/>
    <w:rsid w:val="003B70F1"/>
    <w:rsid w:val="003C2C98"/>
    <w:rsid w:val="003C36D7"/>
    <w:rsid w:val="003C3773"/>
    <w:rsid w:val="003C3E6B"/>
    <w:rsid w:val="003C4670"/>
    <w:rsid w:val="003C4C20"/>
    <w:rsid w:val="003C4F83"/>
    <w:rsid w:val="003C5983"/>
    <w:rsid w:val="003C71D7"/>
    <w:rsid w:val="003C728A"/>
    <w:rsid w:val="003C7969"/>
    <w:rsid w:val="003C7D4B"/>
    <w:rsid w:val="003D1513"/>
    <w:rsid w:val="003D24FA"/>
    <w:rsid w:val="003D3E0F"/>
    <w:rsid w:val="003D5127"/>
    <w:rsid w:val="003D593F"/>
    <w:rsid w:val="003D6C37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747A"/>
    <w:rsid w:val="003F08A8"/>
    <w:rsid w:val="003F23CF"/>
    <w:rsid w:val="003F278A"/>
    <w:rsid w:val="003F2F63"/>
    <w:rsid w:val="003F3065"/>
    <w:rsid w:val="003F408C"/>
    <w:rsid w:val="003F42CE"/>
    <w:rsid w:val="003F45E0"/>
    <w:rsid w:val="003F6338"/>
    <w:rsid w:val="003F635B"/>
    <w:rsid w:val="00400E27"/>
    <w:rsid w:val="00400F73"/>
    <w:rsid w:val="004014E1"/>
    <w:rsid w:val="00401B59"/>
    <w:rsid w:val="00402269"/>
    <w:rsid w:val="0040239F"/>
    <w:rsid w:val="00402B98"/>
    <w:rsid w:val="00402C6F"/>
    <w:rsid w:val="004038D6"/>
    <w:rsid w:val="00403CAB"/>
    <w:rsid w:val="00404260"/>
    <w:rsid w:val="00405ADC"/>
    <w:rsid w:val="00405BDA"/>
    <w:rsid w:val="0040622A"/>
    <w:rsid w:val="004074AB"/>
    <w:rsid w:val="004110D1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0BFB"/>
    <w:rsid w:val="004221A5"/>
    <w:rsid w:val="00424479"/>
    <w:rsid w:val="0042481F"/>
    <w:rsid w:val="00424B4D"/>
    <w:rsid w:val="004274ED"/>
    <w:rsid w:val="00427CA8"/>
    <w:rsid w:val="00427F7B"/>
    <w:rsid w:val="004304DC"/>
    <w:rsid w:val="00430864"/>
    <w:rsid w:val="004335E3"/>
    <w:rsid w:val="00434734"/>
    <w:rsid w:val="00434CA5"/>
    <w:rsid w:val="00435A2E"/>
    <w:rsid w:val="00435CF6"/>
    <w:rsid w:val="004363CA"/>
    <w:rsid w:val="00436A52"/>
    <w:rsid w:val="00437AF2"/>
    <w:rsid w:val="00437C95"/>
    <w:rsid w:val="00437D91"/>
    <w:rsid w:val="00437DB6"/>
    <w:rsid w:val="00440AAC"/>
    <w:rsid w:val="00441039"/>
    <w:rsid w:val="004411E2"/>
    <w:rsid w:val="00443897"/>
    <w:rsid w:val="00445A06"/>
    <w:rsid w:val="004477C0"/>
    <w:rsid w:val="00447F85"/>
    <w:rsid w:val="00451E1B"/>
    <w:rsid w:val="00452C2D"/>
    <w:rsid w:val="004535A8"/>
    <w:rsid w:val="0045360E"/>
    <w:rsid w:val="0045380A"/>
    <w:rsid w:val="004548BD"/>
    <w:rsid w:val="00454D57"/>
    <w:rsid w:val="004554E3"/>
    <w:rsid w:val="00455D31"/>
    <w:rsid w:val="00456A22"/>
    <w:rsid w:val="00456A5B"/>
    <w:rsid w:val="00457262"/>
    <w:rsid w:val="00457675"/>
    <w:rsid w:val="00457930"/>
    <w:rsid w:val="0045793D"/>
    <w:rsid w:val="00457EF2"/>
    <w:rsid w:val="00460108"/>
    <w:rsid w:val="00461672"/>
    <w:rsid w:val="004635B3"/>
    <w:rsid w:val="00464EAB"/>
    <w:rsid w:val="00466064"/>
    <w:rsid w:val="00466A09"/>
    <w:rsid w:val="00471472"/>
    <w:rsid w:val="004715A5"/>
    <w:rsid w:val="004720E3"/>
    <w:rsid w:val="004741C0"/>
    <w:rsid w:val="00474637"/>
    <w:rsid w:val="00474B84"/>
    <w:rsid w:val="004757D9"/>
    <w:rsid w:val="0047648E"/>
    <w:rsid w:val="004773F0"/>
    <w:rsid w:val="00480509"/>
    <w:rsid w:val="004815A5"/>
    <w:rsid w:val="00485530"/>
    <w:rsid w:val="00487C20"/>
    <w:rsid w:val="004913CC"/>
    <w:rsid w:val="00492C17"/>
    <w:rsid w:val="004933BF"/>
    <w:rsid w:val="00493CEB"/>
    <w:rsid w:val="004946EE"/>
    <w:rsid w:val="00495ECF"/>
    <w:rsid w:val="00497D42"/>
    <w:rsid w:val="004A11B7"/>
    <w:rsid w:val="004A3EDF"/>
    <w:rsid w:val="004A412C"/>
    <w:rsid w:val="004A456D"/>
    <w:rsid w:val="004A6C68"/>
    <w:rsid w:val="004A7C14"/>
    <w:rsid w:val="004A7F91"/>
    <w:rsid w:val="004B0800"/>
    <w:rsid w:val="004B08EC"/>
    <w:rsid w:val="004B143E"/>
    <w:rsid w:val="004B25B4"/>
    <w:rsid w:val="004B4865"/>
    <w:rsid w:val="004C0A59"/>
    <w:rsid w:val="004C17F2"/>
    <w:rsid w:val="004C1DC8"/>
    <w:rsid w:val="004C28A9"/>
    <w:rsid w:val="004C317D"/>
    <w:rsid w:val="004C54F1"/>
    <w:rsid w:val="004C55B4"/>
    <w:rsid w:val="004C5632"/>
    <w:rsid w:val="004D056E"/>
    <w:rsid w:val="004D0DE7"/>
    <w:rsid w:val="004D36FC"/>
    <w:rsid w:val="004D3914"/>
    <w:rsid w:val="004D48C0"/>
    <w:rsid w:val="004D5B66"/>
    <w:rsid w:val="004D6592"/>
    <w:rsid w:val="004E0EEE"/>
    <w:rsid w:val="004E15CE"/>
    <w:rsid w:val="004E1759"/>
    <w:rsid w:val="004E2B5D"/>
    <w:rsid w:val="004E32CF"/>
    <w:rsid w:val="004E48C0"/>
    <w:rsid w:val="004E4DD2"/>
    <w:rsid w:val="004F09B4"/>
    <w:rsid w:val="004F2635"/>
    <w:rsid w:val="004F3604"/>
    <w:rsid w:val="004F4009"/>
    <w:rsid w:val="004F4440"/>
    <w:rsid w:val="00500E12"/>
    <w:rsid w:val="00501159"/>
    <w:rsid w:val="005014C9"/>
    <w:rsid w:val="005017BE"/>
    <w:rsid w:val="00501926"/>
    <w:rsid w:val="00501A21"/>
    <w:rsid w:val="00501B4E"/>
    <w:rsid w:val="00501F53"/>
    <w:rsid w:val="00502656"/>
    <w:rsid w:val="0050485E"/>
    <w:rsid w:val="00504F8E"/>
    <w:rsid w:val="005059BB"/>
    <w:rsid w:val="00506732"/>
    <w:rsid w:val="00507878"/>
    <w:rsid w:val="00507BD5"/>
    <w:rsid w:val="005105E0"/>
    <w:rsid w:val="00512168"/>
    <w:rsid w:val="0051228F"/>
    <w:rsid w:val="00514025"/>
    <w:rsid w:val="00514EAC"/>
    <w:rsid w:val="0051519F"/>
    <w:rsid w:val="00515AC2"/>
    <w:rsid w:val="00516438"/>
    <w:rsid w:val="00517A7D"/>
    <w:rsid w:val="0052050F"/>
    <w:rsid w:val="00520994"/>
    <w:rsid w:val="00520D17"/>
    <w:rsid w:val="00522EDB"/>
    <w:rsid w:val="00523164"/>
    <w:rsid w:val="00523919"/>
    <w:rsid w:val="00523CF2"/>
    <w:rsid w:val="0052437A"/>
    <w:rsid w:val="00524C59"/>
    <w:rsid w:val="00526196"/>
    <w:rsid w:val="00527B88"/>
    <w:rsid w:val="0053052E"/>
    <w:rsid w:val="00531A5C"/>
    <w:rsid w:val="0053231C"/>
    <w:rsid w:val="005335A5"/>
    <w:rsid w:val="005335CF"/>
    <w:rsid w:val="00534623"/>
    <w:rsid w:val="00534F94"/>
    <w:rsid w:val="00534FC8"/>
    <w:rsid w:val="00535873"/>
    <w:rsid w:val="005359E5"/>
    <w:rsid w:val="00536F5F"/>
    <w:rsid w:val="0053746A"/>
    <w:rsid w:val="00537749"/>
    <w:rsid w:val="0054092A"/>
    <w:rsid w:val="00541B17"/>
    <w:rsid w:val="00542B6A"/>
    <w:rsid w:val="00542C87"/>
    <w:rsid w:val="00543156"/>
    <w:rsid w:val="00543537"/>
    <w:rsid w:val="00543E4F"/>
    <w:rsid w:val="0054623A"/>
    <w:rsid w:val="0054690C"/>
    <w:rsid w:val="00546C8B"/>
    <w:rsid w:val="00551D17"/>
    <w:rsid w:val="00553C90"/>
    <w:rsid w:val="005547F3"/>
    <w:rsid w:val="00554E41"/>
    <w:rsid w:val="00560F25"/>
    <w:rsid w:val="00561301"/>
    <w:rsid w:val="00561D8E"/>
    <w:rsid w:val="0056268C"/>
    <w:rsid w:val="00563368"/>
    <w:rsid w:val="00564C72"/>
    <w:rsid w:val="00564F90"/>
    <w:rsid w:val="00565CAF"/>
    <w:rsid w:val="005679EE"/>
    <w:rsid w:val="00567AB9"/>
    <w:rsid w:val="00567F41"/>
    <w:rsid w:val="00570098"/>
    <w:rsid w:val="00572477"/>
    <w:rsid w:val="00573056"/>
    <w:rsid w:val="00575973"/>
    <w:rsid w:val="00583749"/>
    <w:rsid w:val="00583FDF"/>
    <w:rsid w:val="00585D27"/>
    <w:rsid w:val="005868F9"/>
    <w:rsid w:val="005872BC"/>
    <w:rsid w:val="00590ED9"/>
    <w:rsid w:val="005919AC"/>
    <w:rsid w:val="005920AF"/>
    <w:rsid w:val="005933A4"/>
    <w:rsid w:val="00594065"/>
    <w:rsid w:val="005951FC"/>
    <w:rsid w:val="00595451"/>
    <w:rsid w:val="00595837"/>
    <w:rsid w:val="0059678C"/>
    <w:rsid w:val="005971D9"/>
    <w:rsid w:val="0059727E"/>
    <w:rsid w:val="00597393"/>
    <w:rsid w:val="005973F2"/>
    <w:rsid w:val="005A0CC6"/>
    <w:rsid w:val="005A0EC8"/>
    <w:rsid w:val="005A1985"/>
    <w:rsid w:val="005A36AF"/>
    <w:rsid w:val="005A3830"/>
    <w:rsid w:val="005A493C"/>
    <w:rsid w:val="005A5F8C"/>
    <w:rsid w:val="005A682A"/>
    <w:rsid w:val="005A7000"/>
    <w:rsid w:val="005A789D"/>
    <w:rsid w:val="005A7DD7"/>
    <w:rsid w:val="005B1192"/>
    <w:rsid w:val="005B284E"/>
    <w:rsid w:val="005B31B5"/>
    <w:rsid w:val="005B4DCD"/>
    <w:rsid w:val="005B5147"/>
    <w:rsid w:val="005B51DB"/>
    <w:rsid w:val="005B5246"/>
    <w:rsid w:val="005B53EA"/>
    <w:rsid w:val="005B712A"/>
    <w:rsid w:val="005B7B8D"/>
    <w:rsid w:val="005C0557"/>
    <w:rsid w:val="005C0637"/>
    <w:rsid w:val="005C0879"/>
    <w:rsid w:val="005C2144"/>
    <w:rsid w:val="005C2190"/>
    <w:rsid w:val="005C35AC"/>
    <w:rsid w:val="005C67D6"/>
    <w:rsid w:val="005C7A3A"/>
    <w:rsid w:val="005D0877"/>
    <w:rsid w:val="005D145F"/>
    <w:rsid w:val="005D36CA"/>
    <w:rsid w:val="005D53A3"/>
    <w:rsid w:val="005D596E"/>
    <w:rsid w:val="005D5EE1"/>
    <w:rsid w:val="005D7174"/>
    <w:rsid w:val="005D791D"/>
    <w:rsid w:val="005D7CD1"/>
    <w:rsid w:val="005D7F87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39AC"/>
    <w:rsid w:val="005F4672"/>
    <w:rsid w:val="005F4D52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743E"/>
    <w:rsid w:val="00613226"/>
    <w:rsid w:val="0061455D"/>
    <w:rsid w:val="0061528F"/>
    <w:rsid w:val="0061563B"/>
    <w:rsid w:val="00616513"/>
    <w:rsid w:val="0061655D"/>
    <w:rsid w:val="00616AE8"/>
    <w:rsid w:val="00616D35"/>
    <w:rsid w:val="006200DC"/>
    <w:rsid w:val="0062376B"/>
    <w:rsid w:val="00625B73"/>
    <w:rsid w:val="0062723D"/>
    <w:rsid w:val="0063064A"/>
    <w:rsid w:val="00631DCF"/>
    <w:rsid w:val="006328DE"/>
    <w:rsid w:val="00633BEB"/>
    <w:rsid w:val="00634AE1"/>
    <w:rsid w:val="00635975"/>
    <w:rsid w:val="00635E1E"/>
    <w:rsid w:val="00636ED4"/>
    <w:rsid w:val="00637083"/>
    <w:rsid w:val="0063712F"/>
    <w:rsid w:val="00637D77"/>
    <w:rsid w:val="00637E8B"/>
    <w:rsid w:val="00640065"/>
    <w:rsid w:val="00641192"/>
    <w:rsid w:val="006509A3"/>
    <w:rsid w:val="00652033"/>
    <w:rsid w:val="00652281"/>
    <w:rsid w:val="006531F2"/>
    <w:rsid w:val="006535F2"/>
    <w:rsid w:val="0065398B"/>
    <w:rsid w:val="00654A01"/>
    <w:rsid w:val="00654A7B"/>
    <w:rsid w:val="00656083"/>
    <w:rsid w:val="00660445"/>
    <w:rsid w:val="00662676"/>
    <w:rsid w:val="006638BF"/>
    <w:rsid w:val="00664BCC"/>
    <w:rsid w:val="006652DB"/>
    <w:rsid w:val="00665D32"/>
    <w:rsid w:val="00665FC2"/>
    <w:rsid w:val="00666AE3"/>
    <w:rsid w:val="00666C37"/>
    <w:rsid w:val="00666F48"/>
    <w:rsid w:val="006711CE"/>
    <w:rsid w:val="006727A5"/>
    <w:rsid w:val="00673527"/>
    <w:rsid w:val="00674A6A"/>
    <w:rsid w:val="00674BB5"/>
    <w:rsid w:val="006750B2"/>
    <w:rsid w:val="0067600F"/>
    <w:rsid w:val="00676797"/>
    <w:rsid w:val="006767C8"/>
    <w:rsid w:val="00681A12"/>
    <w:rsid w:val="006820A0"/>
    <w:rsid w:val="00684F82"/>
    <w:rsid w:val="00687411"/>
    <w:rsid w:val="0069005A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D2F"/>
    <w:rsid w:val="006A1EC8"/>
    <w:rsid w:val="006A3728"/>
    <w:rsid w:val="006A3EDD"/>
    <w:rsid w:val="006A436A"/>
    <w:rsid w:val="006A47E3"/>
    <w:rsid w:val="006A4E33"/>
    <w:rsid w:val="006A524E"/>
    <w:rsid w:val="006A58EE"/>
    <w:rsid w:val="006A6BD0"/>
    <w:rsid w:val="006A6C0A"/>
    <w:rsid w:val="006A71EB"/>
    <w:rsid w:val="006A75A9"/>
    <w:rsid w:val="006B020D"/>
    <w:rsid w:val="006B0246"/>
    <w:rsid w:val="006B030B"/>
    <w:rsid w:val="006B098B"/>
    <w:rsid w:val="006B1D3D"/>
    <w:rsid w:val="006B2C8D"/>
    <w:rsid w:val="006B2F0B"/>
    <w:rsid w:val="006B369B"/>
    <w:rsid w:val="006B36F0"/>
    <w:rsid w:val="006B4545"/>
    <w:rsid w:val="006B51F5"/>
    <w:rsid w:val="006B551F"/>
    <w:rsid w:val="006B6EF3"/>
    <w:rsid w:val="006B7448"/>
    <w:rsid w:val="006B7A99"/>
    <w:rsid w:val="006C12A8"/>
    <w:rsid w:val="006C1CFE"/>
    <w:rsid w:val="006C3B3A"/>
    <w:rsid w:val="006C44BB"/>
    <w:rsid w:val="006C48F2"/>
    <w:rsid w:val="006C4CC7"/>
    <w:rsid w:val="006C5CD0"/>
    <w:rsid w:val="006C6727"/>
    <w:rsid w:val="006C6A4A"/>
    <w:rsid w:val="006C786C"/>
    <w:rsid w:val="006D07B8"/>
    <w:rsid w:val="006D09A9"/>
    <w:rsid w:val="006D33B1"/>
    <w:rsid w:val="006D363F"/>
    <w:rsid w:val="006D3A1F"/>
    <w:rsid w:val="006D65D1"/>
    <w:rsid w:val="006E0749"/>
    <w:rsid w:val="006E11E4"/>
    <w:rsid w:val="006E1F7C"/>
    <w:rsid w:val="006E3607"/>
    <w:rsid w:val="006E49C9"/>
    <w:rsid w:val="006E5E83"/>
    <w:rsid w:val="006E7627"/>
    <w:rsid w:val="006F0DB1"/>
    <w:rsid w:val="006F3402"/>
    <w:rsid w:val="006F3F12"/>
    <w:rsid w:val="006F61E1"/>
    <w:rsid w:val="006F7AE4"/>
    <w:rsid w:val="00700BE9"/>
    <w:rsid w:val="00701E3A"/>
    <w:rsid w:val="0070255F"/>
    <w:rsid w:val="007030A4"/>
    <w:rsid w:val="00703355"/>
    <w:rsid w:val="00705633"/>
    <w:rsid w:val="0070609A"/>
    <w:rsid w:val="0070682D"/>
    <w:rsid w:val="0070735A"/>
    <w:rsid w:val="00713FF4"/>
    <w:rsid w:val="00716902"/>
    <w:rsid w:val="00717861"/>
    <w:rsid w:val="00717FFD"/>
    <w:rsid w:val="00721523"/>
    <w:rsid w:val="00722772"/>
    <w:rsid w:val="0072507D"/>
    <w:rsid w:val="00726ADB"/>
    <w:rsid w:val="00727B2D"/>
    <w:rsid w:val="00727CE8"/>
    <w:rsid w:val="007300FF"/>
    <w:rsid w:val="00731EAB"/>
    <w:rsid w:val="00732B47"/>
    <w:rsid w:val="00732B52"/>
    <w:rsid w:val="007339C6"/>
    <w:rsid w:val="0073562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3AA"/>
    <w:rsid w:val="007439C1"/>
    <w:rsid w:val="007439F9"/>
    <w:rsid w:val="00744F8E"/>
    <w:rsid w:val="00744FE2"/>
    <w:rsid w:val="007468DC"/>
    <w:rsid w:val="007471F0"/>
    <w:rsid w:val="00750ECF"/>
    <w:rsid w:val="0075190D"/>
    <w:rsid w:val="00753E41"/>
    <w:rsid w:val="00754F35"/>
    <w:rsid w:val="00756F89"/>
    <w:rsid w:val="007606B3"/>
    <w:rsid w:val="00762494"/>
    <w:rsid w:val="0076258D"/>
    <w:rsid w:val="0076349F"/>
    <w:rsid w:val="007662FF"/>
    <w:rsid w:val="0076641C"/>
    <w:rsid w:val="0076651E"/>
    <w:rsid w:val="00767022"/>
    <w:rsid w:val="0076750D"/>
    <w:rsid w:val="00770415"/>
    <w:rsid w:val="007704D4"/>
    <w:rsid w:val="00772339"/>
    <w:rsid w:val="00772AFD"/>
    <w:rsid w:val="007744DC"/>
    <w:rsid w:val="0077527F"/>
    <w:rsid w:val="00775DC7"/>
    <w:rsid w:val="007812C1"/>
    <w:rsid w:val="00781378"/>
    <w:rsid w:val="0078218D"/>
    <w:rsid w:val="00782400"/>
    <w:rsid w:val="007843BB"/>
    <w:rsid w:val="007845D3"/>
    <w:rsid w:val="00784F45"/>
    <w:rsid w:val="0078529D"/>
    <w:rsid w:val="00785311"/>
    <w:rsid w:val="00785992"/>
    <w:rsid w:val="00786599"/>
    <w:rsid w:val="007876D7"/>
    <w:rsid w:val="00794A45"/>
    <w:rsid w:val="00797358"/>
    <w:rsid w:val="007A201F"/>
    <w:rsid w:val="007A2494"/>
    <w:rsid w:val="007A2ABB"/>
    <w:rsid w:val="007A4FD6"/>
    <w:rsid w:val="007A54B6"/>
    <w:rsid w:val="007A5F78"/>
    <w:rsid w:val="007A61DC"/>
    <w:rsid w:val="007A78CC"/>
    <w:rsid w:val="007B03AA"/>
    <w:rsid w:val="007B3F68"/>
    <w:rsid w:val="007B4A30"/>
    <w:rsid w:val="007B4EAA"/>
    <w:rsid w:val="007B628C"/>
    <w:rsid w:val="007B7BF2"/>
    <w:rsid w:val="007B7EF4"/>
    <w:rsid w:val="007C03F9"/>
    <w:rsid w:val="007C19DA"/>
    <w:rsid w:val="007C1F08"/>
    <w:rsid w:val="007C3561"/>
    <w:rsid w:val="007C3900"/>
    <w:rsid w:val="007C5604"/>
    <w:rsid w:val="007C5D31"/>
    <w:rsid w:val="007C6B1C"/>
    <w:rsid w:val="007D260A"/>
    <w:rsid w:val="007D2814"/>
    <w:rsid w:val="007D389B"/>
    <w:rsid w:val="007D4556"/>
    <w:rsid w:val="007D6501"/>
    <w:rsid w:val="007E04DB"/>
    <w:rsid w:val="007E0947"/>
    <w:rsid w:val="007E127D"/>
    <w:rsid w:val="007E1C20"/>
    <w:rsid w:val="007E3713"/>
    <w:rsid w:val="007E4D87"/>
    <w:rsid w:val="007E5C1D"/>
    <w:rsid w:val="007E5F02"/>
    <w:rsid w:val="007E6118"/>
    <w:rsid w:val="007E6368"/>
    <w:rsid w:val="007E6CD1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362E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1BAD"/>
    <w:rsid w:val="00822118"/>
    <w:rsid w:val="008227A6"/>
    <w:rsid w:val="00823E64"/>
    <w:rsid w:val="0082419E"/>
    <w:rsid w:val="00824D57"/>
    <w:rsid w:val="00825E82"/>
    <w:rsid w:val="0082647D"/>
    <w:rsid w:val="00826AC0"/>
    <w:rsid w:val="0082779C"/>
    <w:rsid w:val="00830178"/>
    <w:rsid w:val="00831636"/>
    <w:rsid w:val="008319E3"/>
    <w:rsid w:val="00832B1E"/>
    <w:rsid w:val="00833146"/>
    <w:rsid w:val="008336D8"/>
    <w:rsid w:val="00833F61"/>
    <w:rsid w:val="008340AA"/>
    <w:rsid w:val="00834740"/>
    <w:rsid w:val="00836521"/>
    <w:rsid w:val="00836EA2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4C8F"/>
    <w:rsid w:val="0085559F"/>
    <w:rsid w:val="00855907"/>
    <w:rsid w:val="00856043"/>
    <w:rsid w:val="008562EA"/>
    <w:rsid w:val="008630B9"/>
    <w:rsid w:val="008634B4"/>
    <w:rsid w:val="00864C4B"/>
    <w:rsid w:val="00864F26"/>
    <w:rsid w:val="00865811"/>
    <w:rsid w:val="0086597F"/>
    <w:rsid w:val="008661E2"/>
    <w:rsid w:val="00866327"/>
    <w:rsid w:val="00867956"/>
    <w:rsid w:val="00867CB3"/>
    <w:rsid w:val="0087126D"/>
    <w:rsid w:val="00871F58"/>
    <w:rsid w:val="0087203B"/>
    <w:rsid w:val="008733D7"/>
    <w:rsid w:val="00873A08"/>
    <w:rsid w:val="00874319"/>
    <w:rsid w:val="008756CD"/>
    <w:rsid w:val="00875713"/>
    <w:rsid w:val="00876AED"/>
    <w:rsid w:val="00877CA0"/>
    <w:rsid w:val="0088007B"/>
    <w:rsid w:val="008816F9"/>
    <w:rsid w:val="00882CF5"/>
    <w:rsid w:val="00884A17"/>
    <w:rsid w:val="00885924"/>
    <w:rsid w:val="00885F0D"/>
    <w:rsid w:val="00885FB7"/>
    <w:rsid w:val="00886120"/>
    <w:rsid w:val="00886FBF"/>
    <w:rsid w:val="00887532"/>
    <w:rsid w:val="008905B8"/>
    <w:rsid w:val="00891382"/>
    <w:rsid w:val="00891394"/>
    <w:rsid w:val="00897ED1"/>
    <w:rsid w:val="00897FF6"/>
    <w:rsid w:val="008A292D"/>
    <w:rsid w:val="008A38E4"/>
    <w:rsid w:val="008A70B3"/>
    <w:rsid w:val="008A75B9"/>
    <w:rsid w:val="008A7E57"/>
    <w:rsid w:val="008B1A4E"/>
    <w:rsid w:val="008B2DBA"/>
    <w:rsid w:val="008B38A5"/>
    <w:rsid w:val="008B47DE"/>
    <w:rsid w:val="008B5403"/>
    <w:rsid w:val="008B5B4A"/>
    <w:rsid w:val="008B778D"/>
    <w:rsid w:val="008B7A63"/>
    <w:rsid w:val="008C1572"/>
    <w:rsid w:val="008C1A91"/>
    <w:rsid w:val="008C2DB1"/>
    <w:rsid w:val="008C314A"/>
    <w:rsid w:val="008C5107"/>
    <w:rsid w:val="008C5EF5"/>
    <w:rsid w:val="008C626A"/>
    <w:rsid w:val="008C7B76"/>
    <w:rsid w:val="008C7BC6"/>
    <w:rsid w:val="008D0BCF"/>
    <w:rsid w:val="008D1892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E03CE"/>
    <w:rsid w:val="008E1021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F1697"/>
    <w:rsid w:val="008F1E49"/>
    <w:rsid w:val="008F38B1"/>
    <w:rsid w:val="008F4B67"/>
    <w:rsid w:val="008F4CB3"/>
    <w:rsid w:val="008F4D68"/>
    <w:rsid w:val="008F4F6C"/>
    <w:rsid w:val="008F5E74"/>
    <w:rsid w:val="008F5F8F"/>
    <w:rsid w:val="00900174"/>
    <w:rsid w:val="0090296A"/>
    <w:rsid w:val="0090473C"/>
    <w:rsid w:val="00906A55"/>
    <w:rsid w:val="00910072"/>
    <w:rsid w:val="00911C12"/>
    <w:rsid w:val="009129BE"/>
    <w:rsid w:val="00912C49"/>
    <w:rsid w:val="00913F72"/>
    <w:rsid w:val="009145AE"/>
    <w:rsid w:val="00915D66"/>
    <w:rsid w:val="009173BB"/>
    <w:rsid w:val="00920C70"/>
    <w:rsid w:val="00922DDA"/>
    <w:rsid w:val="0092341C"/>
    <w:rsid w:val="009237CB"/>
    <w:rsid w:val="00924AED"/>
    <w:rsid w:val="00924C71"/>
    <w:rsid w:val="00925117"/>
    <w:rsid w:val="009256B0"/>
    <w:rsid w:val="009263DB"/>
    <w:rsid w:val="00930847"/>
    <w:rsid w:val="009312EA"/>
    <w:rsid w:val="009320DF"/>
    <w:rsid w:val="00932C59"/>
    <w:rsid w:val="00932DF4"/>
    <w:rsid w:val="00934AAF"/>
    <w:rsid w:val="00937399"/>
    <w:rsid w:val="009428A3"/>
    <w:rsid w:val="0094373A"/>
    <w:rsid w:val="00943768"/>
    <w:rsid w:val="00943A1D"/>
    <w:rsid w:val="00943C0F"/>
    <w:rsid w:val="009441E6"/>
    <w:rsid w:val="00945752"/>
    <w:rsid w:val="00945940"/>
    <w:rsid w:val="00946C76"/>
    <w:rsid w:val="00947A4B"/>
    <w:rsid w:val="009507BF"/>
    <w:rsid w:val="00950CEB"/>
    <w:rsid w:val="009515F2"/>
    <w:rsid w:val="00951A0D"/>
    <w:rsid w:val="009527F5"/>
    <w:rsid w:val="00952912"/>
    <w:rsid w:val="0095332B"/>
    <w:rsid w:val="009546BC"/>
    <w:rsid w:val="00955354"/>
    <w:rsid w:val="009562E6"/>
    <w:rsid w:val="009573C7"/>
    <w:rsid w:val="00957477"/>
    <w:rsid w:val="00957AD1"/>
    <w:rsid w:val="00960627"/>
    <w:rsid w:val="00961994"/>
    <w:rsid w:val="0096486F"/>
    <w:rsid w:val="0096548B"/>
    <w:rsid w:val="0096671D"/>
    <w:rsid w:val="00966857"/>
    <w:rsid w:val="00972F3C"/>
    <w:rsid w:val="00974C0C"/>
    <w:rsid w:val="00974E0D"/>
    <w:rsid w:val="00975551"/>
    <w:rsid w:val="00975562"/>
    <w:rsid w:val="00975FFC"/>
    <w:rsid w:val="00977117"/>
    <w:rsid w:val="00980B5A"/>
    <w:rsid w:val="0098181B"/>
    <w:rsid w:val="009819B1"/>
    <w:rsid w:val="00981CC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D7B"/>
    <w:rsid w:val="0098714B"/>
    <w:rsid w:val="00987AE6"/>
    <w:rsid w:val="00992735"/>
    <w:rsid w:val="0099274F"/>
    <w:rsid w:val="00992B78"/>
    <w:rsid w:val="00993039"/>
    <w:rsid w:val="00996534"/>
    <w:rsid w:val="009A0BAD"/>
    <w:rsid w:val="009A47EB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7A0C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154B"/>
    <w:rsid w:val="009D3214"/>
    <w:rsid w:val="009D4DA9"/>
    <w:rsid w:val="009D5131"/>
    <w:rsid w:val="009D5E9B"/>
    <w:rsid w:val="009D69B8"/>
    <w:rsid w:val="009D6A03"/>
    <w:rsid w:val="009D74E5"/>
    <w:rsid w:val="009D7694"/>
    <w:rsid w:val="009D7F50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6944"/>
    <w:rsid w:val="009E6BE6"/>
    <w:rsid w:val="009E79EC"/>
    <w:rsid w:val="009E7B00"/>
    <w:rsid w:val="009E7EFF"/>
    <w:rsid w:val="009F0238"/>
    <w:rsid w:val="009F1579"/>
    <w:rsid w:val="009F1683"/>
    <w:rsid w:val="009F18C4"/>
    <w:rsid w:val="009F19AD"/>
    <w:rsid w:val="009F29C7"/>
    <w:rsid w:val="009F2A37"/>
    <w:rsid w:val="009F3BC5"/>
    <w:rsid w:val="009F3E59"/>
    <w:rsid w:val="009F44C5"/>
    <w:rsid w:val="009F4AE2"/>
    <w:rsid w:val="009F4CA7"/>
    <w:rsid w:val="009F4DAA"/>
    <w:rsid w:val="009F5825"/>
    <w:rsid w:val="009F58C3"/>
    <w:rsid w:val="009F5A9A"/>
    <w:rsid w:val="009F65A1"/>
    <w:rsid w:val="00A018B7"/>
    <w:rsid w:val="00A01968"/>
    <w:rsid w:val="00A01C8A"/>
    <w:rsid w:val="00A0291A"/>
    <w:rsid w:val="00A047ED"/>
    <w:rsid w:val="00A05C41"/>
    <w:rsid w:val="00A077FA"/>
    <w:rsid w:val="00A1055E"/>
    <w:rsid w:val="00A1058D"/>
    <w:rsid w:val="00A10B2E"/>
    <w:rsid w:val="00A11DCC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6CFD"/>
    <w:rsid w:val="00A270FD"/>
    <w:rsid w:val="00A30D06"/>
    <w:rsid w:val="00A334C2"/>
    <w:rsid w:val="00A33EFB"/>
    <w:rsid w:val="00A34F0C"/>
    <w:rsid w:val="00A352D8"/>
    <w:rsid w:val="00A3549C"/>
    <w:rsid w:val="00A36496"/>
    <w:rsid w:val="00A3686A"/>
    <w:rsid w:val="00A368C0"/>
    <w:rsid w:val="00A37B85"/>
    <w:rsid w:val="00A40771"/>
    <w:rsid w:val="00A413F4"/>
    <w:rsid w:val="00A41426"/>
    <w:rsid w:val="00A42170"/>
    <w:rsid w:val="00A445C7"/>
    <w:rsid w:val="00A44D16"/>
    <w:rsid w:val="00A45419"/>
    <w:rsid w:val="00A46096"/>
    <w:rsid w:val="00A462EB"/>
    <w:rsid w:val="00A46814"/>
    <w:rsid w:val="00A46A71"/>
    <w:rsid w:val="00A474D6"/>
    <w:rsid w:val="00A474F5"/>
    <w:rsid w:val="00A5062B"/>
    <w:rsid w:val="00A511D6"/>
    <w:rsid w:val="00A5199C"/>
    <w:rsid w:val="00A52DBF"/>
    <w:rsid w:val="00A52DF8"/>
    <w:rsid w:val="00A53407"/>
    <w:rsid w:val="00A54DD9"/>
    <w:rsid w:val="00A55F05"/>
    <w:rsid w:val="00A577E8"/>
    <w:rsid w:val="00A57B32"/>
    <w:rsid w:val="00A60CA9"/>
    <w:rsid w:val="00A60DAB"/>
    <w:rsid w:val="00A6103D"/>
    <w:rsid w:val="00A61492"/>
    <w:rsid w:val="00A61532"/>
    <w:rsid w:val="00A61BA2"/>
    <w:rsid w:val="00A62C72"/>
    <w:rsid w:val="00A634B3"/>
    <w:rsid w:val="00A642DA"/>
    <w:rsid w:val="00A64CF5"/>
    <w:rsid w:val="00A65087"/>
    <w:rsid w:val="00A704AA"/>
    <w:rsid w:val="00A70DC8"/>
    <w:rsid w:val="00A71A53"/>
    <w:rsid w:val="00A729D2"/>
    <w:rsid w:val="00A75EC8"/>
    <w:rsid w:val="00A76AF2"/>
    <w:rsid w:val="00A76B0D"/>
    <w:rsid w:val="00A76E4C"/>
    <w:rsid w:val="00A7711A"/>
    <w:rsid w:val="00A807EC"/>
    <w:rsid w:val="00A81116"/>
    <w:rsid w:val="00A8147A"/>
    <w:rsid w:val="00A858DA"/>
    <w:rsid w:val="00A85C67"/>
    <w:rsid w:val="00A8603E"/>
    <w:rsid w:val="00A90877"/>
    <w:rsid w:val="00A919E8"/>
    <w:rsid w:val="00A91BC5"/>
    <w:rsid w:val="00A93156"/>
    <w:rsid w:val="00A932E3"/>
    <w:rsid w:val="00A94244"/>
    <w:rsid w:val="00A944F1"/>
    <w:rsid w:val="00A95359"/>
    <w:rsid w:val="00A96E36"/>
    <w:rsid w:val="00A96F35"/>
    <w:rsid w:val="00A973BB"/>
    <w:rsid w:val="00A978C4"/>
    <w:rsid w:val="00AA159B"/>
    <w:rsid w:val="00AA1A9B"/>
    <w:rsid w:val="00AA201F"/>
    <w:rsid w:val="00AA2CC0"/>
    <w:rsid w:val="00AA4293"/>
    <w:rsid w:val="00AA435A"/>
    <w:rsid w:val="00AA4377"/>
    <w:rsid w:val="00AA4619"/>
    <w:rsid w:val="00AA57E4"/>
    <w:rsid w:val="00AA5BF4"/>
    <w:rsid w:val="00AA670C"/>
    <w:rsid w:val="00AA6F7E"/>
    <w:rsid w:val="00AB0B51"/>
    <w:rsid w:val="00AB24FD"/>
    <w:rsid w:val="00AB2AFC"/>
    <w:rsid w:val="00AB3B3E"/>
    <w:rsid w:val="00AC1963"/>
    <w:rsid w:val="00AC2584"/>
    <w:rsid w:val="00AC3637"/>
    <w:rsid w:val="00AC3D3F"/>
    <w:rsid w:val="00AC3E34"/>
    <w:rsid w:val="00AC66D5"/>
    <w:rsid w:val="00AC6889"/>
    <w:rsid w:val="00AC6974"/>
    <w:rsid w:val="00AC77D6"/>
    <w:rsid w:val="00AD0026"/>
    <w:rsid w:val="00AD0107"/>
    <w:rsid w:val="00AD011D"/>
    <w:rsid w:val="00AD06B0"/>
    <w:rsid w:val="00AD0713"/>
    <w:rsid w:val="00AD1C2F"/>
    <w:rsid w:val="00AD2D4D"/>
    <w:rsid w:val="00AD512A"/>
    <w:rsid w:val="00AD6BEA"/>
    <w:rsid w:val="00AD6FB2"/>
    <w:rsid w:val="00AE1C09"/>
    <w:rsid w:val="00AE1E5E"/>
    <w:rsid w:val="00AE21D7"/>
    <w:rsid w:val="00AE3238"/>
    <w:rsid w:val="00AE390A"/>
    <w:rsid w:val="00AE4BFD"/>
    <w:rsid w:val="00AE4C0A"/>
    <w:rsid w:val="00AE4C32"/>
    <w:rsid w:val="00AE4FA4"/>
    <w:rsid w:val="00AE567F"/>
    <w:rsid w:val="00AE5952"/>
    <w:rsid w:val="00AE5FB8"/>
    <w:rsid w:val="00AE6D7B"/>
    <w:rsid w:val="00AE6E09"/>
    <w:rsid w:val="00AE7CED"/>
    <w:rsid w:val="00AF0BA5"/>
    <w:rsid w:val="00AF14BE"/>
    <w:rsid w:val="00AF1C5D"/>
    <w:rsid w:val="00AF2ACA"/>
    <w:rsid w:val="00AF367C"/>
    <w:rsid w:val="00AF4856"/>
    <w:rsid w:val="00AF684F"/>
    <w:rsid w:val="00AF7C46"/>
    <w:rsid w:val="00B01A03"/>
    <w:rsid w:val="00B02287"/>
    <w:rsid w:val="00B03398"/>
    <w:rsid w:val="00B03D14"/>
    <w:rsid w:val="00B057E9"/>
    <w:rsid w:val="00B05DA4"/>
    <w:rsid w:val="00B06077"/>
    <w:rsid w:val="00B07B33"/>
    <w:rsid w:val="00B07CA8"/>
    <w:rsid w:val="00B07CF6"/>
    <w:rsid w:val="00B1032E"/>
    <w:rsid w:val="00B1064A"/>
    <w:rsid w:val="00B10A5A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BAB"/>
    <w:rsid w:val="00B228E7"/>
    <w:rsid w:val="00B24C74"/>
    <w:rsid w:val="00B250FB"/>
    <w:rsid w:val="00B25B6B"/>
    <w:rsid w:val="00B2649A"/>
    <w:rsid w:val="00B277E2"/>
    <w:rsid w:val="00B30108"/>
    <w:rsid w:val="00B31251"/>
    <w:rsid w:val="00B32099"/>
    <w:rsid w:val="00B323D8"/>
    <w:rsid w:val="00B33799"/>
    <w:rsid w:val="00B33A80"/>
    <w:rsid w:val="00B34161"/>
    <w:rsid w:val="00B352FA"/>
    <w:rsid w:val="00B35309"/>
    <w:rsid w:val="00B37021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24D2"/>
    <w:rsid w:val="00B53017"/>
    <w:rsid w:val="00B5474D"/>
    <w:rsid w:val="00B54CC4"/>
    <w:rsid w:val="00B55C99"/>
    <w:rsid w:val="00B563C0"/>
    <w:rsid w:val="00B5693C"/>
    <w:rsid w:val="00B6021D"/>
    <w:rsid w:val="00B60874"/>
    <w:rsid w:val="00B60AAA"/>
    <w:rsid w:val="00B60F60"/>
    <w:rsid w:val="00B622EF"/>
    <w:rsid w:val="00B626A0"/>
    <w:rsid w:val="00B62815"/>
    <w:rsid w:val="00B62A2A"/>
    <w:rsid w:val="00B62C23"/>
    <w:rsid w:val="00B64ABD"/>
    <w:rsid w:val="00B64CF6"/>
    <w:rsid w:val="00B654B2"/>
    <w:rsid w:val="00B656C8"/>
    <w:rsid w:val="00B6648A"/>
    <w:rsid w:val="00B66D8A"/>
    <w:rsid w:val="00B70348"/>
    <w:rsid w:val="00B706EB"/>
    <w:rsid w:val="00B70FB7"/>
    <w:rsid w:val="00B722FE"/>
    <w:rsid w:val="00B73754"/>
    <w:rsid w:val="00B73777"/>
    <w:rsid w:val="00B73782"/>
    <w:rsid w:val="00B73AD8"/>
    <w:rsid w:val="00B74A7F"/>
    <w:rsid w:val="00B75A00"/>
    <w:rsid w:val="00B76160"/>
    <w:rsid w:val="00B7673E"/>
    <w:rsid w:val="00B771B7"/>
    <w:rsid w:val="00B77302"/>
    <w:rsid w:val="00B8099B"/>
    <w:rsid w:val="00B8123F"/>
    <w:rsid w:val="00B815EB"/>
    <w:rsid w:val="00B82D84"/>
    <w:rsid w:val="00B82DC7"/>
    <w:rsid w:val="00B839D7"/>
    <w:rsid w:val="00B83AC6"/>
    <w:rsid w:val="00B83C07"/>
    <w:rsid w:val="00B852D7"/>
    <w:rsid w:val="00B85F82"/>
    <w:rsid w:val="00B869C6"/>
    <w:rsid w:val="00B8750F"/>
    <w:rsid w:val="00B876B0"/>
    <w:rsid w:val="00B9013D"/>
    <w:rsid w:val="00B9068F"/>
    <w:rsid w:val="00B93BD0"/>
    <w:rsid w:val="00B93D44"/>
    <w:rsid w:val="00B9775B"/>
    <w:rsid w:val="00BA1956"/>
    <w:rsid w:val="00BA1DB5"/>
    <w:rsid w:val="00BA1F80"/>
    <w:rsid w:val="00BA2753"/>
    <w:rsid w:val="00BA2B45"/>
    <w:rsid w:val="00BA335D"/>
    <w:rsid w:val="00BA5279"/>
    <w:rsid w:val="00BA5F70"/>
    <w:rsid w:val="00BA6148"/>
    <w:rsid w:val="00BA6C15"/>
    <w:rsid w:val="00BA6FA9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E6"/>
    <w:rsid w:val="00BB61DD"/>
    <w:rsid w:val="00BB6322"/>
    <w:rsid w:val="00BC05DE"/>
    <w:rsid w:val="00BC1C01"/>
    <w:rsid w:val="00BC1F39"/>
    <w:rsid w:val="00BC24BA"/>
    <w:rsid w:val="00BC3061"/>
    <w:rsid w:val="00BC30B1"/>
    <w:rsid w:val="00BC3B38"/>
    <w:rsid w:val="00BC4598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664"/>
    <w:rsid w:val="00BD63E9"/>
    <w:rsid w:val="00BD6F37"/>
    <w:rsid w:val="00BD6FD4"/>
    <w:rsid w:val="00BE11B8"/>
    <w:rsid w:val="00BE122A"/>
    <w:rsid w:val="00BE1988"/>
    <w:rsid w:val="00BE29C7"/>
    <w:rsid w:val="00BE2F8C"/>
    <w:rsid w:val="00BE378D"/>
    <w:rsid w:val="00BE78F3"/>
    <w:rsid w:val="00BF0313"/>
    <w:rsid w:val="00BF2188"/>
    <w:rsid w:val="00BF2B4F"/>
    <w:rsid w:val="00BF33D3"/>
    <w:rsid w:val="00BF3BDA"/>
    <w:rsid w:val="00BF45D5"/>
    <w:rsid w:val="00BF549E"/>
    <w:rsid w:val="00BF75A3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725C"/>
    <w:rsid w:val="00C1016B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68BF"/>
    <w:rsid w:val="00C178DB"/>
    <w:rsid w:val="00C17E0C"/>
    <w:rsid w:val="00C21D8E"/>
    <w:rsid w:val="00C228BB"/>
    <w:rsid w:val="00C25FCF"/>
    <w:rsid w:val="00C26BED"/>
    <w:rsid w:val="00C30E0F"/>
    <w:rsid w:val="00C333E8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4CD0"/>
    <w:rsid w:val="00C5682A"/>
    <w:rsid w:val="00C56DB8"/>
    <w:rsid w:val="00C60874"/>
    <w:rsid w:val="00C61125"/>
    <w:rsid w:val="00C651B0"/>
    <w:rsid w:val="00C6559F"/>
    <w:rsid w:val="00C66F12"/>
    <w:rsid w:val="00C66FE7"/>
    <w:rsid w:val="00C71764"/>
    <w:rsid w:val="00C718E2"/>
    <w:rsid w:val="00C731A8"/>
    <w:rsid w:val="00C75CC0"/>
    <w:rsid w:val="00C76051"/>
    <w:rsid w:val="00C7644D"/>
    <w:rsid w:val="00C772A2"/>
    <w:rsid w:val="00C8101C"/>
    <w:rsid w:val="00C81B4F"/>
    <w:rsid w:val="00C82C63"/>
    <w:rsid w:val="00C8396E"/>
    <w:rsid w:val="00C83B9E"/>
    <w:rsid w:val="00C8508D"/>
    <w:rsid w:val="00C86F35"/>
    <w:rsid w:val="00C90999"/>
    <w:rsid w:val="00C9100B"/>
    <w:rsid w:val="00C926F1"/>
    <w:rsid w:val="00C92A90"/>
    <w:rsid w:val="00C93F57"/>
    <w:rsid w:val="00C95E5F"/>
    <w:rsid w:val="00CA031A"/>
    <w:rsid w:val="00CA1735"/>
    <w:rsid w:val="00CA1EC3"/>
    <w:rsid w:val="00CA23B1"/>
    <w:rsid w:val="00CA2509"/>
    <w:rsid w:val="00CA3BE9"/>
    <w:rsid w:val="00CA4CED"/>
    <w:rsid w:val="00CA4F49"/>
    <w:rsid w:val="00CA5081"/>
    <w:rsid w:val="00CA6020"/>
    <w:rsid w:val="00CA6800"/>
    <w:rsid w:val="00CA757D"/>
    <w:rsid w:val="00CB083C"/>
    <w:rsid w:val="00CB1A7F"/>
    <w:rsid w:val="00CB2816"/>
    <w:rsid w:val="00CB302F"/>
    <w:rsid w:val="00CB5956"/>
    <w:rsid w:val="00CB5A8A"/>
    <w:rsid w:val="00CB6CDE"/>
    <w:rsid w:val="00CC0749"/>
    <w:rsid w:val="00CC1DDD"/>
    <w:rsid w:val="00CC227C"/>
    <w:rsid w:val="00CC37B5"/>
    <w:rsid w:val="00CC3A90"/>
    <w:rsid w:val="00CC3E8A"/>
    <w:rsid w:val="00CC5F45"/>
    <w:rsid w:val="00CD06CC"/>
    <w:rsid w:val="00CD13E2"/>
    <w:rsid w:val="00CD18B1"/>
    <w:rsid w:val="00CD2459"/>
    <w:rsid w:val="00CD371B"/>
    <w:rsid w:val="00CD656A"/>
    <w:rsid w:val="00CD7849"/>
    <w:rsid w:val="00CD7B7E"/>
    <w:rsid w:val="00CD7CCB"/>
    <w:rsid w:val="00CD7E1A"/>
    <w:rsid w:val="00CE231B"/>
    <w:rsid w:val="00CE2889"/>
    <w:rsid w:val="00CE2CE7"/>
    <w:rsid w:val="00CE4647"/>
    <w:rsid w:val="00CE4B88"/>
    <w:rsid w:val="00CE4D15"/>
    <w:rsid w:val="00CE7520"/>
    <w:rsid w:val="00CE7A45"/>
    <w:rsid w:val="00CE7FF7"/>
    <w:rsid w:val="00CF1024"/>
    <w:rsid w:val="00CF144B"/>
    <w:rsid w:val="00CF1E11"/>
    <w:rsid w:val="00CF31E8"/>
    <w:rsid w:val="00CF5463"/>
    <w:rsid w:val="00CF5A65"/>
    <w:rsid w:val="00CF7BB5"/>
    <w:rsid w:val="00D001A2"/>
    <w:rsid w:val="00D01BDE"/>
    <w:rsid w:val="00D027AD"/>
    <w:rsid w:val="00D03AB2"/>
    <w:rsid w:val="00D04189"/>
    <w:rsid w:val="00D0592B"/>
    <w:rsid w:val="00D074F4"/>
    <w:rsid w:val="00D07CAF"/>
    <w:rsid w:val="00D12CC3"/>
    <w:rsid w:val="00D13135"/>
    <w:rsid w:val="00D13628"/>
    <w:rsid w:val="00D14850"/>
    <w:rsid w:val="00D150C9"/>
    <w:rsid w:val="00D151C3"/>
    <w:rsid w:val="00D16A0B"/>
    <w:rsid w:val="00D20566"/>
    <w:rsid w:val="00D21780"/>
    <w:rsid w:val="00D23B2C"/>
    <w:rsid w:val="00D23E5D"/>
    <w:rsid w:val="00D248CF"/>
    <w:rsid w:val="00D26DE1"/>
    <w:rsid w:val="00D273E0"/>
    <w:rsid w:val="00D2745C"/>
    <w:rsid w:val="00D30229"/>
    <w:rsid w:val="00D30E56"/>
    <w:rsid w:val="00D3144E"/>
    <w:rsid w:val="00D32849"/>
    <w:rsid w:val="00D32D65"/>
    <w:rsid w:val="00D32F97"/>
    <w:rsid w:val="00D33B88"/>
    <w:rsid w:val="00D35056"/>
    <w:rsid w:val="00D35647"/>
    <w:rsid w:val="00D374FE"/>
    <w:rsid w:val="00D375CD"/>
    <w:rsid w:val="00D3762E"/>
    <w:rsid w:val="00D37C40"/>
    <w:rsid w:val="00D40E6F"/>
    <w:rsid w:val="00D422CF"/>
    <w:rsid w:val="00D42730"/>
    <w:rsid w:val="00D42A5A"/>
    <w:rsid w:val="00D4528B"/>
    <w:rsid w:val="00D45EB4"/>
    <w:rsid w:val="00D46321"/>
    <w:rsid w:val="00D4644B"/>
    <w:rsid w:val="00D57719"/>
    <w:rsid w:val="00D6015A"/>
    <w:rsid w:val="00D60572"/>
    <w:rsid w:val="00D61FAE"/>
    <w:rsid w:val="00D62A2A"/>
    <w:rsid w:val="00D64792"/>
    <w:rsid w:val="00D66A7A"/>
    <w:rsid w:val="00D67AC2"/>
    <w:rsid w:val="00D71224"/>
    <w:rsid w:val="00D7140C"/>
    <w:rsid w:val="00D7190A"/>
    <w:rsid w:val="00D72F61"/>
    <w:rsid w:val="00D74742"/>
    <w:rsid w:val="00D75569"/>
    <w:rsid w:val="00D7616E"/>
    <w:rsid w:val="00D80F7A"/>
    <w:rsid w:val="00D822A3"/>
    <w:rsid w:val="00D82996"/>
    <w:rsid w:val="00D83C96"/>
    <w:rsid w:val="00D85E87"/>
    <w:rsid w:val="00D86B0B"/>
    <w:rsid w:val="00D90400"/>
    <w:rsid w:val="00D9095B"/>
    <w:rsid w:val="00D91631"/>
    <w:rsid w:val="00D92A41"/>
    <w:rsid w:val="00D933AA"/>
    <w:rsid w:val="00D9471A"/>
    <w:rsid w:val="00D958F8"/>
    <w:rsid w:val="00D96E46"/>
    <w:rsid w:val="00D974A2"/>
    <w:rsid w:val="00DA1CFD"/>
    <w:rsid w:val="00DA47FF"/>
    <w:rsid w:val="00DA53FB"/>
    <w:rsid w:val="00DA57C7"/>
    <w:rsid w:val="00DA71E9"/>
    <w:rsid w:val="00DB017A"/>
    <w:rsid w:val="00DB0987"/>
    <w:rsid w:val="00DB1D10"/>
    <w:rsid w:val="00DB2B1F"/>
    <w:rsid w:val="00DB39F9"/>
    <w:rsid w:val="00DB4EBD"/>
    <w:rsid w:val="00DB5E2B"/>
    <w:rsid w:val="00DB7C90"/>
    <w:rsid w:val="00DB7F55"/>
    <w:rsid w:val="00DC1E26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E0455"/>
    <w:rsid w:val="00DE282A"/>
    <w:rsid w:val="00DE2B4B"/>
    <w:rsid w:val="00DE2ED7"/>
    <w:rsid w:val="00DE3632"/>
    <w:rsid w:val="00DE4337"/>
    <w:rsid w:val="00DE556B"/>
    <w:rsid w:val="00DE5A00"/>
    <w:rsid w:val="00DE6312"/>
    <w:rsid w:val="00DE76D0"/>
    <w:rsid w:val="00DF0636"/>
    <w:rsid w:val="00DF0B05"/>
    <w:rsid w:val="00DF1778"/>
    <w:rsid w:val="00DF38ED"/>
    <w:rsid w:val="00DF3D04"/>
    <w:rsid w:val="00DF4E46"/>
    <w:rsid w:val="00DF523A"/>
    <w:rsid w:val="00DF599A"/>
    <w:rsid w:val="00DF767F"/>
    <w:rsid w:val="00E01C47"/>
    <w:rsid w:val="00E01CE0"/>
    <w:rsid w:val="00E02455"/>
    <w:rsid w:val="00E02CBC"/>
    <w:rsid w:val="00E0366B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3267"/>
    <w:rsid w:val="00E23424"/>
    <w:rsid w:val="00E27273"/>
    <w:rsid w:val="00E27724"/>
    <w:rsid w:val="00E27B40"/>
    <w:rsid w:val="00E33E56"/>
    <w:rsid w:val="00E350B2"/>
    <w:rsid w:val="00E35FEA"/>
    <w:rsid w:val="00E3629A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5004F"/>
    <w:rsid w:val="00E536E5"/>
    <w:rsid w:val="00E53FF5"/>
    <w:rsid w:val="00E54A67"/>
    <w:rsid w:val="00E54DE1"/>
    <w:rsid w:val="00E55CF1"/>
    <w:rsid w:val="00E563B8"/>
    <w:rsid w:val="00E611E5"/>
    <w:rsid w:val="00E6120D"/>
    <w:rsid w:val="00E6194C"/>
    <w:rsid w:val="00E61D26"/>
    <w:rsid w:val="00E64543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8045E"/>
    <w:rsid w:val="00E81D0B"/>
    <w:rsid w:val="00E81E8D"/>
    <w:rsid w:val="00E868C0"/>
    <w:rsid w:val="00E86B9D"/>
    <w:rsid w:val="00E8767F"/>
    <w:rsid w:val="00E876F1"/>
    <w:rsid w:val="00E87BF7"/>
    <w:rsid w:val="00E90E4A"/>
    <w:rsid w:val="00E92D21"/>
    <w:rsid w:val="00E94E18"/>
    <w:rsid w:val="00E95395"/>
    <w:rsid w:val="00E95625"/>
    <w:rsid w:val="00EA09EC"/>
    <w:rsid w:val="00EA0C34"/>
    <w:rsid w:val="00EA2195"/>
    <w:rsid w:val="00EA2E4D"/>
    <w:rsid w:val="00EA3E5D"/>
    <w:rsid w:val="00EA3E86"/>
    <w:rsid w:val="00EA41BD"/>
    <w:rsid w:val="00EA54DC"/>
    <w:rsid w:val="00EA5F30"/>
    <w:rsid w:val="00EA628D"/>
    <w:rsid w:val="00EB05C6"/>
    <w:rsid w:val="00EB0FA4"/>
    <w:rsid w:val="00EB1612"/>
    <w:rsid w:val="00EB432C"/>
    <w:rsid w:val="00EB46DB"/>
    <w:rsid w:val="00EB4C25"/>
    <w:rsid w:val="00EB62FA"/>
    <w:rsid w:val="00EB6B51"/>
    <w:rsid w:val="00EB6FE7"/>
    <w:rsid w:val="00EB7126"/>
    <w:rsid w:val="00EC0D3E"/>
    <w:rsid w:val="00EC1642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52AE"/>
    <w:rsid w:val="00ED564A"/>
    <w:rsid w:val="00ED591E"/>
    <w:rsid w:val="00ED6197"/>
    <w:rsid w:val="00ED6D58"/>
    <w:rsid w:val="00ED78B7"/>
    <w:rsid w:val="00EE2B3C"/>
    <w:rsid w:val="00EE362E"/>
    <w:rsid w:val="00EE43DC"/>
    <w:rsid w:val="00EE493B"/>
    <w:rsid w:val="00EE621E"/>
    <w:rsid w:val="00EE6AE2"/>
    <w:rsid w:val="00EF0CE7"/>
    <w:rsid w:val="00EF10A5"/>
    <w:rsid w:val="00EF1589"/>
    <w:rsid w:val="00EF15AE"/>
    <w:rsid w:val="00EF1F13"/>
    <w:rsid w:val="00EF2540"/>
    <w:rsid w:val="00EF263E"/>
    <w:rsid w:val="00EF3A63"/>
    <w:rsid w:val="00EF45EC"/>
    <w:rsid w:val="00EF549B"/>
    <w:rsid w:val="00EF5E2F"/>
    <w:rsid w:val="00EF76B3"/>
    <w:rsid w:val="00EF7D68"/>
    <w:rsid w:val="00EF7E67"/>
    <w:rsid w:val="00F00E2A"/>
    <w:rsid w:val="00F022E4"/>
    <w:rsid w:val="00F03948"/>
    <w:rsid w:val="00F056CD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EFC"/>
    <w:rsid w:val="00F220D9"/>
    <w:rsid w:val="00F22C54"/>
    <w:rsid w:val="00F2365C"/>
    <w:rsid w:val="00F23C24"/>
    <w:rsid w:val="00F23D12"/>
    <w:rsid w:val="00F245AB"/>
    <w:rsid w:val="00F24ACB"/>
    <w:rsid w:val="00F24B59"/>
    <w:rsid w:val="00F24BA1"/>
    <w:rsid w:val="00F25EA0"/>
    <w:rsid w:val="00F2644D"/>
    <w:rsid w:val="00F2688F"/>
    <w:rsid w:val="00F27470"/>
    <w:rsid w:val="00F3101B"/>
    <w:rsid w:val="00F32821"/>
    <w:rsid w:val="00F32AB4"/>
    <w:rsid w:val="00F33253"/>
    <w:rsid w:val="00F363BA"/>
    <w:rsid w:val="00F3724C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1CAB"/>
    <w:rsid w:val="00F52A77"/>
    <w:rsid w:val="00F53FE7"/>
    <w:rsid w:val="00F5469E"/>
    <w:rsid w:val="00F54DD0"/>
    <w:rsid w:val="00F60F68"/>
    <w:rsid w:val="00F62EDD"/>
    <w:rsid w:val="00F62F74"/>
    <w:rsid w:val="00F630C0"/>
    <w:rsid w:val="00F63DF6"/>
    <w:rsid w:val="00F643C2"/>
    <w:rsid w:val="00F64DC4"/>
    <w:rsid w:val="00F65847"/>
    <w:rsid w:val="00F65D93"/>
    <w:rsid w:val="00F66AE3"/>
    <w:rsid w:val="00F70ABE"/>
    <w:rsid w:val="00F70BD9"/>
    <w:rsid w:val="00F71161"/>
    <w:rsid w:val="00F7186D"/>
    <w:rsid w:val="00F71F45"/>
    <w:rsid w:val="00F73177"/>
    <w:rsid w:val="00F742AB"/>
    <w:rsid w:val="00F74EE1"/>
    <w:rsid w:val="00F75C3F"/>
    <w:rsid w:val="00F75DBD"/>
    <w:rsid w:val="00F76A50"/>
    <w:rsid w:val="00F77152"/>
    <w:rsid w:val="00F7776C"/>
    <w:rsid w:val="00F81856"/>
    <w:rsid w:val="00F846DA"/>
    <w:rsid w:val="00F86D36"/>
    <w:rsid w:val="00F86F4A"/>
    <w:rsid w:val="00F906D9"/>
    <w:rsid w:val="00F9099B"/>
    <w:rsid w:val="00F90FAB"/>
    <w:rsid w:val="00F90FF2"/>
    <w:rsid w:val="00F911AB"/>
    <w:rsid w:val="00F93BDD"/>
    <w:rsid w:val="00F9495A"/>
    <w:rsid w:val="00F96555"/>
    <w:rsid w:val="00F97574"/>
    <w:rsid w:val="00FA03C4"/>
    <w:rsid w:val="00FA1F63"/>
    <w:rsid w:val="00FA21C5"/>
    <w:rsid w:val="00FA33DE"/>
    <w:rsid w:val="00FA376E"/>
    <w:rsid w:val="00FA5BB1"/>
    <w:rsid w:val="00FA6353"/>
    <w:rsid w:val="00FA63BA"/>
    <w:rsid w:val="00FA6D0B"/>
    <w:rsid w:val="00FA6FAE"/>
    <w:rsid w:val="00FB085D"/>
    <w:rsid w:val="00FB134A"/>
    <w:rsid w:val="00FB304D"/>
    <w:rsid w:val="00FB3141"/>
    <w:rsid w:val="00FB706C"/>
    <w:rsid w:val="00FB7588"/>
    <w:rsid w:val="00FC20E4"/>
    <w:rsid w:val="00FC2897"/>
    <w:rsid w:val="00FC2ABE"/>
    <w:rsid w:val="00FC2F1F"/>
    <w:rsid w:val="00FC4772"/>
    <w:rsid w:val="00FC4C78"/>
    <w:rsid w:val="00FC5457"/>
    <w:rsid w:val="00FC55DF"/>
    <w:rsid w:val="00FC6F3D"/>
    <w:rsid w:val="00FC7314"/>
    <w:rsid w:val="00FC73F8"/>
    <w:rsid w:val="00FC764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C08"/>
    <w:rsid w:val="00FE3121"/>
    <w:rsid w:val="00FE5146"/>
    <w:rsid w:val="00FE6DB4"/>
    <w:rsid w:val="00FE6E29"/>
    <w:rsid w:val="00FE6EFE"/>
    <w:rsid w:val="00FE72CD"/>
    <w:rsid w:val="00FE7ABE"/>
    <w:rsid w:val="00FF0189"/>
    <w:rsid w:val="00FF16F1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8F645E58-26FF-4DBF-81C1-90A9C49E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A47FF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uiPriority w:val="99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B99245-B45A-4447-A122-F08857E35B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4</cp:revision>
  <cp:lastPrinted>2005-10-07T13:21:00Z</cp:lastPrinted>
  <dcterms:created xsi:type="dcterms:W3CDTF">2019-12-28T04:44:00Z</dcterms:created>
  <dcterms:modified xsi:type="dcterms:W3CDTF">2026-03-09T11:25:00Z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